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1778" w14:textId="339F22FC" w:rsidR="00704E16" w:rsidRPr="00A670D3" w:rsidRDefault="00704E16" w:rsidP="00704E16">
      <w:pPr>
        <w:shd w:val="clear" w:color="auto" w:fill="FFFFFF" w:themeFill="background1"/>
        <w:jc w:val="center"/>
        <w:rPr>
          <w:rFonts w:ascii="Arial" w:hAnsi="Arial" w:cs="Arial"/>
          <w:b/>
          <w:bCs/>
          <w:sz w:val="22"/>
        </w:rPr>
      </w:pPr>
      <w:r w:rsidRPr="00A670D3">
        <w:rPr>
          <w:rFonts w:ascii="Arial" w:hAnsi="Arial" w:cs="Arial"/>
          <w:b/>
          <w:bCs/>
          <w:sz w:val="22"/>
        </w:rPr>
        <w:t>TIEKĖJŲ KVALIFIKACIJOS REIKALAVIMAI</w:t>
      </w:r>
    </w:p>
    <w:p w14:paraId="3D6339B9" w14:textId="77777777" w:rsidR="00704E16" w:rsidRPr="00A670D3" w:rsidRDefault="00704E16" w:rsidP="00704E16">
      <w:pPr>
        <w:shd w:val="clear" w:color="auto" w:fill="FFFFFF" w:themeFill="background1"/>
        <w:rPr>
          <w:rFonts w:ascii="Arial" w:hAnsi="Arial" w:cs="Arial"/>
          <w:b/>
          <w:bCs/>
          <w:sz w:val="22"/>
        </w:rPr>
      </w:pPr>
      <w:r w:rsidRPr="00A670D3">
        <w:rPr>
          <w:rFonts w:ascii="Arial" w:hAnsi="Arial" w:cs="Arial"/>
          <w:b/>
          <w:bCs/>
          <w:sz w:val="22"/>
        </w:rPr>
        <w:t> </w:t>
      </w:r>
    </w:p>
    <w:p w14:paraId="22AA53F6" w14:textId="77777777" w:rsidR="00704E16" w:rsidRPr="00A670D3" w:rsidRDefault="00704E16" w:rsidP="00704E16">
      <w:pPr>
        <w:shd w:val="clear" w:color="auto" w:fill="FFFFFF" w:themeFill="background1"/>
        <w:rPr>
          <w:rFonts w:ascii="Arial" w:hAnsi="Arial" w:cs="Arial"/>
          <w:sz w:val="22"/>
        </w:rPr>
      </w:pPr>
      <w:r w:rsidRPr="00A670D3">
        <w:rPr>
          <w:rFonts w:ascii="Arial" w:hAnsi="Arial" w:cs="Arial"/>
          <w:b/>
          <w:bCs/>
          <w:sz w:val="22"/>
        </w:rPr>
        <w:t>Tiekėjas, pageidaujantis dalyvauti pirkime, turi atitikti šiuos minimalius kvalifikacijos reikalavimus: </w:t>
      </w:r>
    </w:p>
    <w:p w14:paraId="078E97F4" w14:textId="6B0312CB" w:rsidR="12421634" w:rsidRPr="00A670D3" w:rsidRDefault="12421634" w:rsidP="12421634">
      <w:pPr>
        <w:shd w:val="clear" w:color="auto" w:fill="FFFFFF" w:themeFill="background1"/>
        <w:rPr>
          <w:rFonts w:ascii="Arial" w:hAnsi="Arial" w:cs="Arial"/>
          <w:b/>
          <w:bCs/>
          <w:sz w:val="22"/>
        </w:rPr>
      </w:pPr>
    </w:p>
    <w:p w14:paraId="1F2819BF" w14:textId="254E84C1" w:rsidR="00244658" w:rsidRPr="00A670D3" w:rsidRDefault="00704E16" w:rsidP="00244658">
      <w:pPr>
        <w:shd w:val="clear" w:color="auto" w:fill="FFFFFF" w:themeFill="background1"/>
        <w:rPr>
          <w:rFonts w:ascii="Arial" w:hAnsi="Arial" w:cs="Arial"/>
          <w:b/>
          <w:bCs/>
          <w:sz w:val="22"/>
        </w:rPr>
      </w:pPr>
      <w:r w:rsidRPr="00A670D3">
        <w:rPr>
          <w:rFonts w:ascii="Arial" w:hAnsi="Arial" w:cs="Arial"/>
          <w:b/>
          <w:bCs/>
          <w:sz w:val="22"/>
        </w:rPr>
        <w:t>1 lentelė. Kvalifikacijos reikalavimai</w:t>
      </w:r>
      <w:r w:rsidR="00651421" w:rsidRPr="00A670D3">
        <w:rPr>
          <w:rFonts w:ascii="Arial" w:hAnsi="Arial" w:cs="Arial"/>
          <w:b/>
          <w:bCs/>
          <w:sz w:val="22"/>
        </w:rPr>
        <w:t xml:space="preserve"> (taikoma 2 pirkimo objekto dalia</w:t>
      </w:r>
      <w:r w:rsidR="008E450B" w:rsidRPr="00A670D3">
        <w:rPr>
          <w:rFonts w:ascii="Arial" w:hAnsi="Arial" w:cs="Arial"/>
          <w:b/>
          <w:bCs/>
          <w:sz w:val="22"/>
        </w:rPr>
        <w:t>i)</w:t>
      </w:r>
      <w:r w:rsidRPr="00A670D3">
        <w:rPr>
          <w:rFonts w:ascii="Arial" w:hAnsi="Arial" w:cs="Arial"/>
          <w:b/>
          <w:bCs/>
          <w:sz w:val="22"/>
        </w:rPr>
        <w: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4111"/>
        <w:gridCol w:w="4537"/>
      </w:tblGrid>
      <w:tr w:rsidR="00244658" w:rsidRPr="00A670D3" w14:paraId="1A4136A0" w14:textId="77777777" w:rsidTr="4CC0B2EF">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54FC878F" w14:textId="77777777" w:rsidR="00244658" w:rsidRPr="00A670D3" w:rsidRDefault="00244658">
            <w:pPr>
              <w:rPr>
                <w:rFonts w:ascii="Arial" w:hAnsi="Arial" w:cs="Arial"/>
                <w:sz w:val="22"/>
                <w:lang w:val="en-US"/>
              </w:rPr>
            </w:pPr>
            <w:r w:rsidRPr="00A670D3">
              <w:rPr>
                <w:rFonts w:ascii="Arial" w:hAnsi="Arial" w:cs="Arial"/>
                <w:sz w:val="22"/>
                <w:lang w:val="en-US"/>
              </w:rPr>
              <w:t>Eil. Nr.</w:t>
            </w:r>
          </w:p>
        </w:tc>
        <w:tc>
          <w:tcPr>
            <w:tcW w:w="4111" w:type="dxa"/>
            <w:tcBorders>
              <w:top w:val="single" w:sz="4" w:space="0" w:color="auto"/>
              <w:left w:val="single" w:sz="4" w:space="0" w:color="auto"/>
              <w:bottom w:val="single" w:sz="4" w:space="0" w:color="auto"/>
              <w:right w:val="single" w:sz="4" w:space="0" w:color="auto"/>
            </w:tcBorders>
            <w:hideMark/>
          </w:tcPr>
          <w:p w14:paraId="76E94DFD" w14:textId="77777777" w:rsidR="00244658" w:rsidRPr="00A670D3" w:rsidRDefault="00244658">
            <w:pPr>
              <w:tabs>
                <w:tab w:val="left" w:pos="1736"/>
              </w:tabs>
              <w:rPr>
                <w:rFonts w:ascii="Arial" w:hAnsi="Arial" w:cs="Arial"/>
                <w:sz w:val="22"/>
              </w:rPr>
            </w:pPr>
            <w:r w:rsidRPr="00A670D3">
              <w:rPr>
                <w:rFonts w:ascii="Arial" w:hAnsi="Arial" w:cs="Arial"/>
                <w:sz w:val="22"/>
              </w:rPr>
              <w:t>Kvalifikacijos reikalavimas</w:t>
            </w:r>
          </w:p>
        </w:tc>
        <w:tc>
          <w:tcPr>
            <w:tcW w:w="4537" w:type="dxa"/>
            <w:tcBorders>
              <w:top w:val="single" w:sz="4" w:space="0" w:color="auto"/>
              <w:left w:val="single" w:sz="4" w:space="0" w:color="auto"/>
              <w:bottom w:val="single" w:sz="4" w:space="0" w:color="auto"/>
              <w:right w:val="single" w:sz="4" w:space="0" w:color="auto"/>
            </w:tcBorders>
            <w:hideMark/>
          </w:tcPr>
          <w:p w14:paraId="6F61E954" w14:textId="77777777" w:rsidR="00244658" w:rsidRPr="00A670D3" w:rsidRDefault="00244658">
            <w:pPr>
              <w:rPr>
                <w:rFonts w:ascii="Arial" w:hAnsi="Arial" w:cs="Arial"/>
                <w:sz w:val="22"/>
              </w:rPr>
            </w:pPr>
            <w:r w:rsidRPr="00A670D3">
              <w:rPr>
                <w:rFonts w:ascii="Arial" w:hAnsi="Arial" w:cs="Arial"/>
                <w:sz w:val="22"/>
              </w:rPr>
              <w:t>Kvalifikacijos reikalavimus įrodantys dokumentai</w:t>
            </w:r>
          </w:p>
        </w:tc>
      </w:tr>
      <w:tr w:rsidR="00244658" w:rsidRPr="00A670D3" w14:paraId="77BA07A5" w14:textId="77777777" w:rsidTr="4CC0B2EF">
        <w:trPr>
          <w:trHeight w:val="363"/>
          <w:jc w:val="center"/>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52D95C62" w14:textId="26CA54DA" w:rsidR="00244658" w:rsidRPr="00A670D3" w:rsidRDefault="00651421">
            <w:pPr>
              <w:pStyle w:val="ListParagraph"/>
              <w:numPr>
                <w:ilvl w:val="0"/>
                <w:numId w:val="2"/>
              </w:numPr>
              <w:tabs>
                <w:tab w:val="left" w:pos="1736"/>
              </w:tabs>
              <w:spacing w:after="0" w:line="259" w:lineRule="auto"/>
              <w:jc w:val="center"/>
              <w:rPr>
                <w:rFonts w:ascii="Arial" w:hAnsi="Arial" w:cs="Arial"/>
                <w:b/>
                <w:bCs/>
              </w:rPr>
            </w:pPr>
            <w:r w:rsidRPr="00A670D3">
              <w:rPr>
                <w:rFonts w:ascii="Arial" w:hAnsi="Arial" w:cs="Arial"/>
                <w:b/>
                <w:bCs/>
              </w:rPr>
              <w:t>Tiekėjas privalo pasiūlyti mažiausiai šiuos specialistus:</w:t>
            </w:r>
          </w:p>
        </w:tc>
      </w:tr>
      <w:tr w:rsidR="00244658" w:rsidRPr="00A670D3" w14:paraId="4637EA21" w14:textId="77777777" w:rsidTr="4CC0B2EF">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36C4424C" w14:textId="77777777" w:rsidR="00244658" w:rsidRPr="00A670D3" w:rsidRDefault="00244658">
            <w:pPr>
              <w:rPr>
                <w:rFonts w:ascii="Arial" w:hAnsi="Arial" w:cs="Arial"/>
                <w:sz w:val="22"/>
                <w:lang w:val="en-US"/>
              </w:rPr>
            </w:pPr>
            <w:r w:rsidRPr="00A670D3">
              <w:rPr>
                <w:rFonts w:ascii="Arial" w:hAnsi="Arial" w:cs="Arial"/>
                <w:sz w:val="22"/>
                <w:lang w:val="en-US"/>
              </w:rPr>
              <w:t>1.1.</w:t>
            </w:r>
          </w:p>
        </w:tc>
        <w:tc>
          <w:tcPr>
            <w:tcW w:w="4111" w:type="dxa"/>
            <w:tcBorders>
              <w:top w:val="single" w:sz="4" w:space="0" w:color="auto"/>
              <w:left w:val="single" w:sz="4" w:space="0" w:color="auto"/>
              <w:bottom w:val="single" w:sz="4" w:space="0" w:color="auto"/>
              <w:right w:val="single" w:sz="4" w:space="0" w:color="auto"/>
            </w:tcBorders>
          </w:tcPr>
          <w:p w14:paraId="2FA0E766" w14:textId="1F3E7503" w:rsidR="00651421" w:rsidRPr="00A670D3" w:rsidRDefault="00651421" w:rsidP="00651421">
            <w:pPr>
              <w:spacing w:line="240" w:lineRule="atLeast"/>
              <w:ind w:left="28"/>
              <w:rPr>
                <w:rFonts w:ascii="Arial" w:hAnsi="Arial" w:cs="Arial"/>
                <w:sz w:val="22"/>
              </w:rPr>
            </w:pPr>
            <w:r w:rsidRPr="00A670D3">
              <w:rPr>
                <w:rFonts w:ascii="Arial" w:hAnsi="Arial" w:cs="Arial"/>
                <w:sz w:val="22"/>
              </w:rPr>
              <w:t xml:space="preserve">Paslaugų vykdymui esamoje Perkančiojo subjekto </w:t>
            </w:r>
            <w:proofErr w:type="spellStart"/>
            <w:r w:rsidRPr="00A670D3">
              <w:rPr>
                <w:rFonts w:ascii="Arial" w:hAnsi="Arial" w:cs="Arial"/>
                <w:sz w:val="22"/>
              </w:rPr>
              <w:t>telemetrijos</w:t>
            </w:r>
            <w:proofErr w:type="spellEnd"/>
            <w:r w:rsidRPr="00A670D3">
              <w:rPr>
                <w:rFonts w:ascii="Arial" w:hAnsi="Arial" w:cs="Arial"/>
                <w:sz w:val="22"/>
              </w:rPr>
              <w:t xml:space="preserve"> (SCADA) informacinėje sistemoje Tiekėjas sutarties vykdymui, privalo pasiūlyti:</w:t>
            </w:r>
          </w:p>
          <w:p w14:paraId="080AB464" w14:textId="50833D74" w:rsidR="00651421" w:rsidRPr="00A670D3" w:rsidRDefault="00651421" w:rsidP="008E450B">
            <w:pPr>
              <w:spacing w:line="240" w:lineRule="atLeast"/>
              <w:ind w:left="28"/>
              <w:rPr>
                <w:rFonts w:ascii="Arial" w:hAnsi="Arial" w:cs="Arial"/>
                <w:sz w:val="22"/>
              </w:rPr>
            </w:pPr>
            <w:r w:rsidRPr="00A670D3">
              <w:rPr>
                <w:rFonts w:ascii="Arial" w:hAnsi="Arial" w:cs="Arial"/>
                <w:sz w:val="22"/>
              </w:rPr>
              <w:t xml:space="preserve">1) bent 1 (vieną) </w:t>
            </w:r>
            <w:r w:rsidRPr="00A670D3">
              <w:rPr>
                <w:rFonts w:ascii="Arial" w:hAnsi="Arial" w:cs="Arial"/>
                <w:b/>
                <w:bCs/>
                <w:sz w:val="22"/>
              </w:rPr>
              <w:t>programuotoją</w:t>
            </w:r>
            <w:r w:rsidRPr="00A670D3">
              <w:rPr>
                <w:rFonts w:ascii="Arial" w:hAnsi="Arial" w:cs="Arial"/>
                <w:sz w:val="22"/>
              </w:rPr>
              <w:t xml:space="preserve"> </w:t>
            </w:r>
            <w:proofErr w:type="spellStart"/>
            <w:r w:rsidR="00AD0F1D" w:rsidRPr="00A670D3">
              <w:rPr>
                <w:rFonts w:ascii="Arial" w:hAnsi="Arial" w:cs="Arial"/>
                <w:sz w:val="22"/>
              </w:rPr>
              <w:t>LoRaWAN</w:t>
            </w:r>
            <w:proofErr w:type="spellEnd"/>
            <w:r w:rsidR="001D6403" w:rsidRPr="00A670D3">
              <w:rPr>
                <w:rFonts w:ascii="Arial" w:hAnsi="Arial" w:cs="Arial"/>
                <w:sz w:val="22"/>
              </w:rPr>
              <w:t xml:space="preserve"> sprendinio</w:t>
            </w:r>
            <w:r w:rsidRPr="00A670D3">
              <w:rPr>
                <w:rFonts w:ascii="Arial" w:hAnsi="Arial" w:cs="Arial"/>
                <w:sz w:val="22"/>
              </w:rPr>
              <w:t xml:space="preserve"> integravimui į Perkančiojo subjekto naudojamą SCADA informacinę sistemą, turintį SCADA programinės įrangos gamintojo ar jo įgalioto atstovo išduotą mokymų atestatą, pažymėjimą, diplomą, sertifikatą ar kitą kvalifikaciją patvirtinantį dokumentą (naudojama SCADA informacinė sistema</w:t>
            </w:r>
            <w:r w:rsidR="008E450B" w:rsidRPr="00A670D3">
              <w:rPr>
                <w:rFonts w:ascii="Arial" w:hAnsi="Arial" w:cs="Arial"/>
                <w:sz w:val="22"/>
              </w:rPr>
              <w:t xml:space="preserve"> - </w:t>
            </w:r>
            <w:proofErr w:type="spellStart"/>
            <w:r w:rsidR="001D6403" w:rsidRPr="00A670D3">
              <w:rPr>
                <w:rFonts w:ascii="Arial" w:hAnsi="Arial" w:cs="Arial"/>
                <w:i/>
                <w:iCs/>
                <w:sz w:val="22"/>
              </w:rPr>
              <w:t>Collaborative</w:t>
            </w:r>
            <w:proofErr w:type="spellEnd"/>
            <w:r w:rsidR="001D6403" w:rsidRPr="00A670D3">
              <w:rPr>
                <w:rFonts w:ascii="Arial" w:hAnsi="Arial" w:cs="Arial"/>
                <w:i/>
                <w:iCs/>
                <w:sz w:val="22"/>
              </w:rPr>
              <w:t xml:space="preserve"> </w:t>
            </w:r>
            <w:proofErr w:type="spellStart"/>
            <w:r w:rsidR="001D6403" w:rsidRPr="00A670D3">
              <w:rPr>
                <w:rFonts w:ascii="Arial" w:hAnsi="Arial" w:cs="Arial"/>
                <w:i/>
                <w:iCs/>
                <w:sz w:val="22"/>
              </w:rPr>
              <w:t>Information</w:t>
            </w:r>
            <w:proofErr w:type="spellEnd"/>
            <w:r w:rsidR="001D6403" w:rsidRPr="00A670D3">
              <w:rPr>
                <w:rFonts w:ascii="Arial" w:hAnsi="Arial" w:cs="Arial"/>
                <w:i/>
                <w:iCs/>
                <w:sz w:val="22"/>
              </w:rPr>
              <w:t xml:space="preserve"> Server (CI </w:t>
            </w:r>
            <w:proofErr w:type="spellStart"/>
            <w:r w:rsidR="001D6403" w:rsidRPr="00A670D3">
              <w:rPr>
                <w:rFonts w:ascii="Arial" w:hAnsi="Arial" w:cs="Arial"/>
                <w:i/>
                <w:iCs/>
                <w:sz w:val="22"/>
              </w:rPr>
              <w:t>server</w:t>
            </w:r>
            <w:proofErr w:type="spellEnd"/>
            <w:r w:rsidR="001D6403" w:rsidRPr="00A670D3">
              <w:rPr>
                <w:rFonts w:ascii="Arial" w:hAnsi="Arial" w:cs="Arial"/>
                <w:sz w:val="22"/>
              </w:rPr>
              <w:t>)</w:t>
            </w:r>
            <w:r w:rsidRPr="00A670D3">
              <w:rPr>
                <w:rFonts w:ascii="Arial" w:hAnsi="Arial" w:cs="Arial"/>
                <w:sz w:val="22"/>
              </w:rPr>
              <w:t>. Gamintojas „</w:t>
            </w:r>
            <w:proofErr w:type="spellStart"/>
            <w:r w:rsidRPr="00A670D3">
              <w:rPr>
                <w:rFonts w:ascii="Arial" w:hAnsi="Arial" w:cs="Arial"/>
                <w:sz w:val="22"/>
              </w:rPr>
              <w:t>Yokogawa</w:t>
            </w:r>
            <w:proofErr w:type="spellEnd"/>
            <w:r w:rsidRPr="00A670D3">
              <w:rPr>
                <w:rFonts w:ascii="Arial" w:hAnsi="Arial" w:cs="Arial"/>
                <w:sz w:val="22"/>
              </w:rPr>
              <w:t xml:space="preserve"> </w:t>
            </w:r>
            <w:proofErr w:type="spellStart"/>
            <w:r w:rsidRPr="00A670D3">
              <w:rPr>
                <w:rFonts w:ascii="Arial" w:hAnsi="Arial" w:cs="Arial"/>
                <w:sz w:val="22"/>
              </w:rPr>
              <w:t>Electric</w:t>
            </w:r>
            <w:proofErr w:type="spellEnd"/>
            <w:r w:rsidRPr="00A670D3">
              <w:rPr>
                <w:rFonts w:ascii="Arial" w:hAnsi="Arial" w:cs="Arial"/>
                <w:sz w:val="22"/>
              </w:rPr>
              <w:t xml:space="preserve"> </w:t>
            </w:r>
            <w:proofErr w:type="spellStart"/>
            <w:r w:rsidRPr="00A670D3">
              <w:rPr>
                <w:rFonts w:ascii="Arial" w:hAnsi="Arial" w:cs="Arial"/>
                <w:sz w:val="22"/>
              </w:rPr>
              <w:t>Corporation</w:t>
            </w:r>
            <w:proofErr w:type="spellEnd"/>
            <w:r w:rsidRPr="00A670D3">
              <w:rPr>
                <w:rFonts w:ascii="Arial" w:hAnsi="Arial" w:cs="Arial"/>
                <w:sz w:val="22"/>
              </w:rPr>
              <w:t>“).</w:t>
            </w:r>
          </w:p>
          <w:p w14:paraId="1DB71887" w14:textId="77777777" w:rsidR="00651421" w:rsidRPr="00A670D3" w:rsidRDefault="00651421" w:rsidP="00651421">
            <w:pPr>
              <w:spacing w:line="240" w:lineRule="atLeast"/>
              <w:ind w:left="28"/>
              <w:rPr>
                <w:rFonts w:ascii="Arial" w:hAnsi="Arial" w:cs="Arial"/>
                <w:sz w:val="22"/>
              </w:rPr>
            </w:pPr>
            <w:r w:rsidRPr="00A670D3">
              <w:rPr>
                <w:rFonts w:ascii="Arial" w:hAnsi="Arial" w:cs="Arial"/>
                <w:sz w:val="22"/>
              </w:rPr>
              <w:t xml:space="preserve">Pastaba: </w:t>
            </w:r>
          </w:p>
          <w:p w14:paraId="73FA5C40" w14:textId="6E56276C" w:rsidR="00244658" w:rsidRPr="00A670D3" w:rsidRDefault="00651421" w:rsidP="12421634">
            <w:pPr>
              <w:spacing w:line="240" w:lineRule="atLeast"/>
              <w:ind w:left="28"/>
              <w:rPr>
                <w:rFonts w:ascii="Arial" w:hAnsi="Arial" w:cs="Arial"/>
                <w:sz w:val="22"/>
              </w:rPr>
            </w:pPr>
            <w:r w:rsidRPr="00A670D3">
              <w:rPr>
                <w:rFonts w:ascii="Arial" w:hAnsi="Arial" w:cs="Arial"/>
                <w:sz w:val="22"/>
              </w:rPr>
              <w:t>Vietoj</w:t>
            </w:r>
            <w:r w:rsidR="00351551" w:rsidRPr="00A670D3">
              <w:rPr>
                <w:rFonts w:ascii="Arial" w:hAnsi="Arial" w:cs="Arial"/>
                <w:sz w:val="22"/>
              </w:rPr>
              <w:t>e</w:t>
            </w:r>
            <w:r w:rsidRPr="00A670D3">
              <w:rPr>
                <w:rFonts w:ascii="Arial" w:hAnsi="Arial" w:cs="Arial"/>
                <w:sz w:val="22"/>
              </w:rPr>
              <w:t xml:space="preserve"> </w:t>
            </w:r>
            <w:r w:rsidR="001D6403" w:rsidRPr="00A670D3">
              <w:rPr>
                <w:rFonts w:ascii="Arial" w:hAnsi="Arial" w:cs="Arial"/>
                <w:sz w:val="22"/>
              </w:rPr>
              <w:t>CI Server</w:t>
            </w:r>
            <w:r w:rsidRPr="00A670D3">
              <w:rPr>
                <w:rFonts w:ascii="Arial" w:hAnsi="Arial" w:cs="Arial"/>
                <w:sz w:val="22"/>
              </w:rPr>
              <w:t xml:space="preserve"> programuotojo kvalifikaciją įrodančių dokumentų gali būti pateikiami ir </w:t>
            </w:r>
            <w:r w:rsidR="001D6403" w:rsidRPr="00A670D3">
              <w:rPr>
                <w:rFonts w:ascii="Arial" w:hAnsi="Arial" w:cs="Arial"/>
                <w:sz w:val="22"/>
              </w:rPr>
              <w:t xml:space="preserve">ankstesnio </w:t>
            </w:r>
            <w:proofErr w:type="spellStart"/>
            <w:r w:rsidRPr="00A670D3">
              <w:rPr>
                <w:rFonts w:ascii="Arial" w:hAnsi="Arial" w:cs="Arial"/>
                <w:sz w:val="22"/>
              </w:rPr>
              <w:t>Yokogawa</w:t>
            </w:r>
            <w:proofErr w:type="spellEnd"/>
            <w:r w:rsidRPr="00A670D3">
              <w:rPr>
                <w:rFonts w:ascii="Arial" w:hAnsi="Arial" w:cs="Arial"/>
                <w:sz w:val="22"/>
              </w:rPr>
              <w:t xml:space="preserve"> </w:t>
            </w:r>
            <w:proofErr w:type="spellStart"/>
            <w:r w:rsidRPr="00A670D3">
              <w:rPr>
                <w:rFonts w:ascii="Arial" w:hAnsi="Arial" w:cs="Arial"/>
                <w:sz w:val="22"/>
              </w:rPr>
              <w:t>Electric</w:t>
            </w:r>
            <w:proofErr w:type="spellEnd"/>
            <w:r w:rsidRPr="00A670D3">
              <w:rPr>
                <w:rFonts w:ascii="Arial" w:hAnsi="Arial" w:cs="Arial"/>
                <w:sz w:val="22"/>
              </w:rPr>
              <w:t xml:space="preserve"> </w:t>
            </w:r>
            <w:proofErr w:type="spellStart"/>
            <w:r w:rsidRPr="00A670D3">
              <w:rPr>
                <w:rFonts w:ascii="Arial" w:hAnsi="Arial" w:cs="Arial"/>
                <w:sz w:val="22"/>
              </w:rPr>
              <w:t>Corporation</w:t>
            </w:r>
            <w:proofErr w:type="spellEnd"/>
            <w:r w:rsidRPr="00A670D3">
              <w:rPr>
                <w:rFonts w:ascii="Arial" w:hAnsi="Arial" w:cs="Arial"/>
                <w:sz w:val="22"/>
              </w:rPr>
              <w:t xml:space="preserve"> SCADA informacinės sistemos produkto </w:t>
            </w:r>
            <w:r w:rsidR="001D6403" w:rsidRPr="00A670D3">
              <w:rPr>
                <w:rFonts w:ascii="Arial" w:hAnsi="Arial" w:cs="Arial"/>
                <w:sz w:val="22"/>
              </w:rPr>
              <w:t>–</w:t>
            </w:r>
            <w:r w:rsidR="008E450B" w:rsidRPr="00A670D3">
              <w:rPr>
                <w:rFonts w:ascii="Arial" w:hAnsi="Arial" w:cs="Arial"/>
                <w:sz w:val="22"/>
              </w:rPr>
              <w:t xml:space="preserve"> </w:t>
            </w:r>
            <w:r w:rsidR="001D6403" w:rsidRPr="00A670D3">
              <w:rPr>
                <w:rFonts w:ascii="Arial" w:hAnsi="Arial" w:cs="Arial"/>
                <w:sz w:val="22"/>
              </w:rPr>
              <w:t>FAST/TOOLS</w:t>
            </w:r>
            <w:r w:rsidR="008E450B" w:rsidRPr="00A670D3">
              <w:rPr>
                <w:rFonts w:ascii="Arial" w:hAnsi="Arial" w:cs="Arial"/>
                <w:sz w:val="22"/>
              </w:rPr>
              <w:t xml:space="preserve"> </w:t>
            </w:r>
            <w:r w:rsidRPr="00A670D3">
              <w:rPr>
                <w:rFonts w:ascii="Arial" w:hAnsi="Arial" w:cs="Arial"/>
                <w:sz w:val="22"/>
              </w:rPr>
              <w:t>programuotojo kvalifikaciją įrodantys dokumentai</w:t>
            </w:r>
            <w:r w:rsidR="1D357125" w:rsidRPr="00A670D3">
              <w:rPr>
                <w:rFonts w:ascii="Arial" w:hAnsi="Arial" w:cs="Arial"/>
                <w:sz w:val="22"/>
              </w:rPr>
              <w:t>.</w:t>
            </w:r>
          </w:p>
        </w:tc>
        <w:tc>
          <w:tcPr>
            <w:tcW w:w="4537" w:type="dxa"/>
            <w:tcBorders>
              <w:top w:val="single" w:sz="4" w:space="0" w:color="auto"/>
              <w:left w:val="single" w:sz="4" w:space="0" w:color="auto"/>
              <w:bottom w:val="single" w:sz="4" w:space="0" w:color="auto"/>
              <w:right w:val="single" w:sz="4" w:space="0" w:color="auto"/>
            </w:tcBorders>
          </w:tcPr>
          <w:p w14:paraId="5BFBA789" w14:textId="26AF105E" w:rsidR="00651421" w:rsidRPr="00A670D3" w:rsidRDefault="00651421" w:rsidP="00651421">
            <w:pPr>
              <w:spacing w:before="60" w:after="60"/>
              <w:ind w:left="141"/>
              <w:rPr>
                <w:rFonts w:ascii="Arial" w:hAnsi="Arial" w:cs="Arial"/>
                <w:b/>
                <w:bCs/>
                <w:sz w:val="22"/>
              </w:rPr>
            </w:pPr>
            <w:r w:rsidRPr="00A670D3">
              <w:rPr>
                <w:rFonts w:ascii="Arial" w:hAnsi="Arial" w:cs="Arial"/>
                <w:b/>
                <w:bCs/>
                <w:sz w:val="22"/>
              </w:rPr>
              <w:t xml:space="preserve">Pastaba: Su  </w:t>
            </w:r>
            <w:r w:rsidR="61A5BE37" w:rsidRPr="00A670D3">
              <w:rPr>
                <w:rFonts w:ascii="Arial" w:hAnsi="Arial" w:cs="Arial"/>
                <w:b/>
                <w:bCs/>
                <w:sz w:val="22"/>
              </w:rPr>
              <w:t>Paraiška</w:t>
            </w:r>
            <w:r w:rsidRPr="00A670D3">
              <w:rPr>
                <w:rFonts w:ascii="Arial" w:hAnsi="Arial" w:cs="Arial"/>
                <w:b/>
                <w:bCs/>
                <w:sz w:val="22"/>
              </w:rPr>
              <w:t xml:space="preserve"> pateikiamas tik EBVPD.</w:t>
            </w:r>
          </w:p>
          <w:p w14:paraId="60570AF5" w14:textId="77777777" w:rsidR="00651421" w:rsidRPr="00A670D3" w:rsidRDefault="00651421" w:rsidP="00651421">
            <w:pPr>
              <w:pStyle w:val="Default"/>
              <w:ind w:left="141"/>
              <w:jc w:val="both"/>
              <w:rPr>
                <w:rFonts w:ascii="Arial" w:hAnsi="Arial" w:cs="Arial"/>
                <w:sz w:val="22"/>
                <w:szCs w:val="22"/>
              </w:rPr>
            </w:pPr>
            <w:r w:rsidRPr="00A670D3">
              <w:rPr>
                <w:rFonts w:ascii="Arial" w:hAnsi="Arial" w:cs="Arial"/>
                <w:sz w:val="22"/>
                <w:szCs w:val="22"/>
              </w:rPr>
              <w:t xml:space="preserve">Perkančiajam subjektui pareikalavus, tiekėjas pateikia: </w:t>
            </w:r>
          </w:p>
          <w:p w14:paraId="064C5131" w14:textId="36B99607" w:rsidR="00651421" w:rsidRPr="00A670D3" w:rsidRDefault="008E450B" w:rsidP="008E450B">
            <w:pPr>
              <w:pStyle w:val="Default"/>
              <w:ind w:left="141"/>
              <w:jc w:val="both"/>
              <w:rPr>
                <w:rFonts w:ascii="Arial" w:hAnsi="Arial" w:cs="Arial"/>
                <w:kern w:val="1"/>
                <w:sz w:val="22"/>
                <w:szCs w:val="22"/>
              </w:rPr>
            </w:pPr>
            <w:r w:rsidRPr="00A670D3">
              <w:rPr>
                <w:rFonts w:ascii="Arial" w:hAnsi="Arial" w:cs="Arial"/>
                <w:kern w:val="1"/>
                <w:sz w:val="22"/>
                <w:szCs w:val="22"/>
              </w:rPr>
              <w:t xml:space="preserve">1) </w:t>
            </w:r>
            <w:r w:rsidR="00651421" w:rsidRPr="00A670D3">
              <w:rPr>
                <w:rFonts w:ascii="Arial" w:hAnsi="Arial" w:cs="Arial"/>
                <w:kern w:val="1"/>
                <w:sz w:val="22"/>
                <w:szCs w:val="22"/>
              </w:rPr>
              <w:t>Siūlomų specialistų sąrašą (pirkimo sąlygų</w:t>
            </w:r>
            <w:r w:rsidR="005723A0" w:rsidRPr="00A670D3">
              <w:rPr>
                <w:rFonts w:ascii="Arial" w:hAnsi="Arial" w:cs="Arial"/>
                <w:kern w:val="1"/>
                <w:sz w:val="22"/>
                <w:szCs w:val="22"/>
              </w:rPr>
              <w:t xml:space="preserve"> xx</w:t>
            </w:r>
            <w:r w:rsidR="00651421" w:rsidRPr="00A670D3">
              <w:rPr>
                <w:rFonts w:ascii="Arial" w:hAnsi="Arial" w:cs="Arial"/>
                <w:kern w:val="1"/>
                <w:sz w:val="22"/>
                <w:szCs w:val="22"/>
              </w:rPr>
              <w:t xml:space="preserve"> priedas);</w:t>
            </w:r>
          </w:p>
          <w:p w14:paraId="38D385C4" w14:textId="12F761E8" w:rsidR="00651421" w:rsidRPr="00A670D3" w:rsidRDefault="008E450B" w:rsidP="2BEB966B">
            <w:pPr>
              <w:pStyle w:val="Default"/>
              <w:ind w:left="141"/>
              <w:jc w:val="both"/>
              <w:rPr>
                <w:rFonts w:ascii="Arial" w:hAnsi="Arial" w:cs="Arial"/>
                <w:kern w:val="1"/>
                <w:sz w:val="22"/>
                <w:szCs w:val="22"/>
              </w:rPr>
            </w:pPr>
            <w:r w:rsidRPr="00A670D3">
              <w:rPr>
                <w:rFonts w:ascii="Arial" w:hAnsi="Arial" w:cs="Arial"/>
                <w:kern w:val="1"/>
                <w:sz w:val="22"/>
                <w:szCs w:val="22"/>
              </w:rPr>
              <w:t xml:space="preserve">2) </w:t>
            </w:r>
            <w:r w:rsidR="054C1EB8" w:rsidRPr="00A670D3">
              <w:rPr>
                <w:rFonts w:ascii="Arial" w:hAnsi="Arial" w:cs="Arial"/>
                <w:sz w:val="22"/>
                <w:szCs w:val="22"/>
              </w:rPr>
              <w:t xml:space="preserve"> Specialistų kvalifikaciją įrodančius dokumentus – specialisto atestatus, pažymėjimus, diplomus, sertifikat</w:t>
            </w:r>
            <w:r w:rsidR="00F2778B" w:rsidRPr="00A670D3">
              <w:rPr>
                <w:rFonts w:ascii="Arial" w:hAnsi="Arial" w:cs="Arial"/>
                <w:sz w:val="22"/>
                <w:szCs w:val="22"/>
              </w:rPr>
              <w:t>us</w:t>
            </w:r>
            <w:r w:rsidR="054C1EB8" w:rsidRPr="00A670D3">
              <w:rPr>
                <w:rFonts w:ascii="Arial" w:hAnsi="Arial" w:cs="Arial"/>
                <w:sz w:val="22"/>
                <w:szCs w:val="22"/>
              </w:rPr>
              <w:t>, kitus kvalifikaciją patvirtinančius dokumentus, pagrindžiančius Tiekėjo specialisto atitikimą kvalifikacijos reikalavimams</w:t>
            </w:r>
            <w:r w:rsidR="00651421" w:rsidRPr="00A670D3">
              <w:rPr>
                <w:rFonts w:ascii="Arial" w:hAnsi="Arial" w:cs="Arial"/>
                <w:sz w:val="22"/>
                <w:szCs w:val="22"/>
              </w:rPr>
              <w:t>;</w:t>
            </w:r>
          </w:p>
          <w:p w14:paraId="25BF7630" w14:textId="77777777" w:rsidR="00651421" w:rsidRPr="00A670D3" w:rsidRDefault="00651421" w:rsidP="00651421">
            <w:pPr>
              <w:pStyle w:val="Default"/>
              <w:ind w:left="141"/>
              <w:jc w:val="both"/>
              <w:rPr>
                <w:rFonts w:ascii="Arial" w:hAnsi="Arial" w:cs="Arial"/>
                <w:sz w:val="22"/>
                <w:szCs w:val="22"/>
              </w:rPr>
            </w:pPr>
            <w:r w:rsidRPr="00A670D3">
              <w:rPr>
                <w:rFonts w:ascii="Arial" w:hAnsi="Arial" w:cs="Arial"/>
                <w:kern w:val="1"/>
                <w:sz w:val="22"/>
                <w:szCs w:val="22"/>
              </w:rPr>
              <w:t xml:space="preserve">3) Jei siūlomi specialistai (darbuotojai) nesusiję su Tiekėju </w:t>
            </w:r>
            <w:r w:rsidRPr="00A670D3">
              <w:rPr>
                <w:rFonts w:ascii="Arial" w:hAnsi="Arial" w:cs="Arial"/>
                <w:sz w:val="22"/>
                <w:szCs w:val="22"/>
              </w:rPr>
              <w:t xml:space="preserve">(subtiekėju) </w:t>
            </w:r>
            <w:r w:rsidRPr="00A670D3">
              <w:rPr>
                <w:rFonts w:ascii="Arial" w:hAnsi="Arial" w:cs="Arial"/>
                <w:kern w:val="1"/>
                <w:sz w:val="22"/>
                <w:szCs w:val="22"/>
              </w:rPr>
              <w:t xml:space="preserve">darbo sutartimis, pateikiami </w:t>
            </w:r>
            <w:r w:rsidRPr="00A670D3">
              <w:rPr>
                <w:rFonts w:ascii="Arial" w:hAnsi="Arial" w:cs="Arial"/>
                <w:sz w:val="22"/>
                <w:szCs w:val="22"/>
              </w:rPr>
              <w:t>įrodymai</w:t>
            </w:r>
            <w:r w:rsidRPr="00A670D3">
              <w:rPr>
                <w:rFonts w:ascii="Arial" w:hAnsi="Arial" w:cs="Arial"/>
                <w:kern w:val="1"/>
                <w:sz w:val="22"/>
                <w:szCs w:val="22"/>
              </w:rPr>
              <w:t xml:space="preserve">, </w:t>
            </w:r>
            <w:r w:rsidRPr="00A670D3">
              <w:rPr>
                <w:rFonts w:ascii="Arial" w:hAnsi="Arial" w:cs="Arial"/>
                <w:sz w:val="22"/>
                <w:szCs w:val="22"/>
              </w:rPr>
              <w:t>kad nurodyti specialistai pirkimo sutarties vykdymo metu bus prieinami Tiekėjui ir atliks funkcijas, kurioms jie yra siūlomi.</w:t>
            </w:r>
          </w:p>
          <w:p w14:paraId="5489D186" w14:textId="6B431281" w:rsidR="00244658" w:rsidRPr="00A670D3" w:rsidRDefault="00651421" w:rsidP="27F0FD4E">
            <w:pPr>
              <w:ind w:left="141"/>
              <w:rPr>
                <w:rFonts w:ascii="Arial" w:hAnsi="Arial" w:cs="Arial"/>
                <w:sz w:val="22"/>
              </w:rPr>
            </w:pPr>
            <w:r w:rsidRPr="00A670D3">
              <w:rPr>
                <w:rFonts w:ascii="Arial" w:hAnsi="Arial" w:cs="Arial"/>
                <w:sz w:val="22"/>
              </w:rPr>
              <w:t xml:space="preserve">CVP IS </w:t>
            </w:r>
            <w:r w:rsidRPr="00A670D3">
              <w:rPr>
                <w:rFonts w:ascii="Arial" w:hAnsi="Arial" w:cs="Arial"/>
                <w:i/>
                <w:iCs/>
                <w:sz w:val="22"/>
              </w:rPr>
              <w:t>priemonėmis pateikiamos skaitmeninės dokumentų kopijos.</w:t>
            </w:r>
          </w:p>
        </w:tc>
      </w:tr>
      <w:tr w:rsidR="004F66B9" w:rsidRPr="00A670D3" w14:paraId="75C2888D" w14:textId="77777777" w:rsidTr="4CC0B2EF">
        <w:trPr>
          <w:trHeight w:val="300"/>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B004E24" w14:textId="18E96752" w:rsidR="004F66B9" w:rsidRPr="00A670D3" w:rsidRDefault="008E450B">
            <w:pPr>
              <w:pStyle w:val="ListParagraph"/>
              <w:numPr>
                <w:ilvl w:val="0"/>
                <w:numId w:val="2"/>
              </w:numPr>
              <w:tabs>
                <w:tab w:val="left" w:pos="1736"/>
              </w:tabs>
              <w:spacing w:after="0" w:line="259" w:lineRule="auto"/>
              <w:jc w:val="center"/>
              <w:rPr>
                <w:rFonts w:ascii="Arial" w:hAnsi="Arial" w:cs="Arial"/>
                <w:b/>
                <w:bCs/>
              </w:rPr>
            </w:pPr>
            <w:r w:rsidRPr="00A670D3">
              <w:rPr>
                <w:rFonts w:ascii="Arial" w:hAnsi="Arial" w:cs="Arial"/>
                <w:b/>
                <w:bCs/>
              </w:rPr>
              <w:t>Kokybės vadybos sistemos standartai</w:t>
            </w:r>
          </w:p>
        </w:tc>
      </w:tr>
      <w:tr w:rsidR="008F468F" w:rsidRPr="00A670D3" w14:paraId="17F95631" w14:textId="77777777" w:rsidTr="4CC0B2EF">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35E49CFE" w14:textId="4B97F442" w:rsidR="008F468F" w:rsidRPr="00A670D3" w:rsidRDefault="008F468F" w:rsidP="007979DC">
            <w:pPr>
              <w:pStyle w:val="ListParagraph"/>
              <w:tabs>
                <w:tab w:val="left" w:pos="1736"/>
              </w:tabs>
              <w:spacing w:after="0" w:line="259" w:lineRule="auto"/>
              <w:ind w:left="29"/>
              <w:rPr>
                <w:rFonts w:ascii="Arial" w:hAnsi="Arial" w:cs="Arial"/>
              </w:rPr>
            </w:pPr>
            <w:r w:rsidRPr="00A670D3">
              <w:rPr>
                <w:rFonts w:ascii="Arial" w:hAnsi="Arial" w:cs="Arial"/>
              </w:rPr>
              <w:t>2.1</w:t>
            </w:r>
            <w:r w:rsidR="00A2076D" w:rsidRPr="00A670D3">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7BD40455" w14:textId="176FC8C9" w:rsidR="008E450B" w:rsidRPr="00A670D3" w:rsidRDefault="008E450B" w:rsidP="7C8A91CE">
            <w:pPr>
              <w:tabs>
                <w:tab w:val="left" w:pos="348"/>
              </w:tabs>
              <w:spacing w:line="240" w:lineRule="atLeast"/>
              <w:rPr>
                <w:rFonts w:ascii="Arial" w:hAnsi="Arial" w:cs="Arial"/>
                <w:sz w:val="22"/>
              </w:rPr>
            </w:pPr>
            <w:bookmarkStart w:id="0" w:name="_Hlk75780080"/>
            <w:r w:rsidRPr="00A670D3">
              <w:rPr>
                <w:rFonts w:ascii="Arial" w:hAnsi="Arial" w:cs="Arial"/>
                <w:sz w:val="22"/>
              </w:rPr>
              <w:t xml:space="preserve">Tiekėjas </w:t>
            </w:r>
            <w:r w:rsidR="7FFD528C" w:rsidRPr="00A670D3">
              <w:rPr>
                <w:rFonts w:ascii="Arial" w:eastAsia="Arial" w:hAnsi="Arial" w:cs="Arial"/>
                <w:sz w:val="22"/>
              </w:rPr>
              <w:t>turi būti įdiegęs ir taikyti</w:t>
            </w:r>
            <w:r w:rsidR="7FFD528C" w:rsidRPr="00A670D3">
              <w:rPr>
                <w:rFonts w:ascii="Arial" w:eastAsia="Calibri" w:hAnsi="Arial" w:cs="Arial"/>
                <w:sz w:val="22"/>
              </w:rPr>
              <w:t xml:space="preserve"> </w:t>
            </w:r>
            <w:r w:rsidRPr="00A670D3">
              <w:rPr>
                <w:rFonts w:ascii="Arial" w:hAnsi="Arial" w:cs="Arial"/>
                <w:sz w:val="22"/>
              </w:rPr>
              <w:t>paslaugų vykdymui ypatingos svarbos informacinėje infrastruktūroje</w:t>
            </w:r>
            <w:bookmarkEnd w:id="0"/>
            <w:r w:rsidRPr="00A670D3">
              <w:rPr>
                <w:rFonts w:ascii="Arial" w:hAnsi="Arial" w:cs="Arial"/>
                <w:sz w:val="22"/>
              </w:rPr>
              <w:t xml:space="preserve"> </w:t>
            </w:r>
            <w:r w:rsidR="34695093" w:rsidRPr="00A670D3">
              <w:rPr>
                <w:rFonts w:ascii="Arial" w:hAnsi="Arial" w:cs="Arial"/>
                <w:sz w:val="22"/>
              </w:rPr>
              <w:t>reikalavimus</w:t>
            </w:r>
            <w:r w:rsidRPr="00A670D3">
              <w:rPr>
                <w:rFonts w:ascii="Arial" w:hAnsi="Arial" w:cs="Arial"/>
                <w:sz w:val="22"/>
              </w:rPr>
              <w:t xml:space="preserve"> pagal standartą LST EN ISO/IEC 27001:</w:t>
            </w:r>
            <w:r w:rsidR="5FB8293C" w:rsidRPr="00A670D3">
              <w:rPr>
                <w:rFonts w:ascii="Arial" w:hAnsi="Arial" w:cs="Arial"/>
                <w:sz w:val="22"/>
              </w:rPr>
              <w:t>202</w:t>
            </w:r>
            <w:r w:rsidR="6D4410DB" w:rsidRPr="00A670D3">
              <w:rPr>
                <w:rFonts w:ascii="Arial" w:hAnsi="Arial" w:cs="Arial"/>
                <w:sz w:val="22"/>
              </w:rPr>
              <w:t>2</w:t>
            </w:r>
            <w:r w:rsidRPr="00A670D3">
              <w:rPr>
                <w:rFonts w:ascii="Arial" w:hAnsi="Arial" w:cs="Arial"/>
                <w:sz w:val="22"/>
              </w:rPr>
              <w:t xml:space="preserve"> „Informacijos saugumas, kibernetinis saugumas ir privatumo apsauga. Informacijos saugumo valdymo sistemos. Reikalavimai (ISO/IEC  27001:2022)“ (arba pagal ankstesnę </w:t>
            </w:r>
          </w:p>
          <w:p w14:paraId="157744E9" w14:textId="77777777" w:rsidR="008E450B" w:rsidRPr="00A670D3" w:rsidRDefault="008E450B" w:rsidP="008E450B">
            <w:pPr>
              <w:tabs>
                <w:tab w:val="left" w:pos="348"/>
              </w:tabs>
              <w:spacing w:line="240" w:lineRule="atLeast"/>
              <w:rPr>
                <w:rFonts w:ascii="Arial" w:hAnsi="Arial" w:cs="Arial"/>
                <w:sz w:val="22"/>
              </w:rPr>
            </w:pPr>
            <w:r w:rsidRPr="00A670D3">
              <w:rPr>
                <w:rFonts w:ascii="Arial" w:hAnsi="Arial" w:cs="Arial"/>
                <w:sz w:val="22"/>
              </w:rPr>
              <w:t xml:space="preserve">standarto redakciją) arba lygiavertį standartą. </w:t>
            </w:r>
          </w:p>
          <w:p w14:paraId="2FF1A949" w14:textId="7E9AD8AC" w:rsidR="008E450B" w:rsidRPr="00A670D3" w:rsidRDefault="008E450B" w:rsidP="008E450B">
            <w:pPr>
              <w:tabs>
                <w:tab w:val="left" w:pos="348"/>
              </w:tabs>
              <w:spacing w:line="240" w:lineRule="atLeast"/>
              <w:rPr>
                <w:rFonts w:ascii="Arial" w:hAnsi="Arial" w:cs="Arial"/>
                <w:sz w:val="22"/>
              </w:rPr>
            </w:pPr>
            <w:r w:rsidRPr="00A670D3">
              <w:rPr>
                <w:rFonts w:ascii="Arial" w:hAnsi="Arial" w:cs="Arial"/>
                <w:sz w:val="22"/>
              </w:rPr>
              <w:t xml:space="preserve">Lygiaverčiai įrodymai priimami tik, jeigu Tiekėjas dėl nuo jo nepriklausančių </w:t>
            </w:r>
            <w:r w:rsidRPr="00A670D3">
              <w:rPr>
                <w:rFonts w:ascii="Arial" w:hAnsi="Arial" w:cs="Arial"/>
                <w:sz w:val="22"/>
              </w:rPr>
              <w:lastRenderedPageBreak/>
              <w:t>objektyvių priežasčių negali pateikti sertifikatų per nustatytą laiką.</w:t>
            </w:r>
          </w:p>
          <w:p w14:paraId="1E679CA2" w14:textId="34DA715D" w:rsidR="008F468F" w:rsidRPr="00A670D3" w:rsidRDefault="008F468F" w:rsidP="007979DC">
            <w:pPr>
              <w:pStyle w:val="ListParagraph"/>
              <w:tabs>
                <w:tab w:val="left" w:pos="1736"/>
              </w:tabs>
              <w:spacing w:after="0" w:line="259" w:lineRule="auto"/>
              <w:ind w:left="0"/>
              <w:jc w:val="both"/>
              <w:rPr>
                <w:rFonts w:ascii="Arial" w:hAnsi="Arial" w:cs="Arial"/>
                <w:b/>
                <w:bCs/>
              </w:rPr>
            </w:pPr>
          </w:p>
        </w:tc>
        <w:tc>
          <w:tcPr>
            <w:tcW w:w="4537" w:type="dxa"/>
            <w:tcBorders>
              <w:top w:val="single" w:sz="4" w:space="0" w:color="auto"/>
              <w:left w:val="single" w:sz="4" w:space="0" w:color="auto"/>
              <w:bottom w:val="single" w:sz="4" w:space="0" w:color="auto"/>
              <w:right w:val="single" w:sz="4" w:space="0" w:color="auto"/>
            </w:tcBorders>
          </w:tcPr>
          <w:p w14:paraId="1372A8CE" w14:textId="6727DC2E" w:rsidR="008F468F" w:rsidRPr="00A670D3" w:rsidRDefault="008F468F" w:rsidP="008F468F">
            <w:pPr>
              <w:pStyle w:val="Default"/>
              <w:jc w:val="both"/>
              <w:rPr>
                <w:rFonts w:ascii="Arial" w:hAnsi="Arial" w:cs="Arial"/>
                <w:sz w:val="22"/>
                <w:szCs w:val="22"/>
              </w:rPr>
            </w:pPr>
            <w:r w:rsidRPr="00A670D3">
              <w:rPr>
                <w:rFonts w:ascii="Arial" w:hAnsi="Arial" w:cs="Arial"/>
                <w:b/>
                <w:bCs/>
                <w:sz w:val="22"/>
                <w:szCs w:val="22"/>
              </w:rPr>
              <w:lastRenderedPageBreak/>
              <w:t xml:space="preserve">Su </w:t>
            </w:r>
            <w:r w:rsidR="0B41D30C" w:rsidRPr="00A670D3">
              <w:rPr>
                <w:rFonts w:ascii="Arial" w:hAnsi="Arial" w:cs="Arial"/>
                <w:b/>
                <w:bCs/>
                <w:sz w:val="22"/>
                <w:szCs w:val="22"/>
              </w:rPr>
              <w:t xml:space="preserve"> </w:t>
            </w:r>
            <w:r w:rsidR="2D5D3628" w:rsidRPr="00A670D3">
              <w:rPr>
                <w:rFonts w:ascii="Arial" w:hAnsi="Arial" w:cs="Arial"/>
                <w:b/>
                <w:bCs/>
                <w:sz w:val="22"/>
                <w:szCs w:val="22"/>
              </w:rPr>
              <w:t>Paraiška</w:t>
            </w:r>
            <w:r w:rsidR="0B41D30C" w:rsidRPr="00A670D3">
              <w:rPr>
                <w:rFonts w:ascii="Arial" w:hAnsi="Arial" w:cs="Arial"/>
                <w:b/>
                <w:bCs/>
                <w:sz w:val="22"/>
                <w:szCs w:val="22"/>
              </w:rPr>
              <w:t xml:space="preserve"> </w:t>
            </w:r>
            <w:r w:rsidRPr="00A670D3">
              <w:rPr>
                <w:rFonts w:ascii="Arial" w:hAnsi="Arial" w:cs="Arial"/>
                <w:b/>
                <w:bCs/>
                <w:sz w:val="22"/>
                <w:szCs w:val="22"/>
              </w:rPr>
              <w:t>pateikiamas tik EBVPD.</w:t>
            </w:r>
            <w:r w:rsidR="4CCA389D" w:rsidRPr="00A670D3">
              <w:rPr>
                <w:rFonts w:ascii="Arial" w:hAnsi="Arial" w:cs="Arial"/>
                <w:b/>
                <w:bCs/>
                <w:sz w:val="22"/>
                <w:szCs w:val="22"/>
              </w:rPr>
              <w:t xml:space="preserve"> </w:t>
            </w:r>
            <w:r w:rsidRPr="00A670D3">
              <w:rPr>
                <w:rFonts w:ascii="Arial" w:hAnsi="Arial" w:cs="Arial"/>
                <w:sz w:val="22"/>
                <w:szCs w:val="22"/>
              </w:rPr>
              <w:t xml:space="preserve">Perkančiajam subjektui pareikalavus, tiekėjas pateikia: </w:t>
            </w:r>
          </w:p>
          <w:p w14:paraId="7C307803" w14:textId="62641A2F" w:rsidR="008E450B" w:rsidRPr="00A670D3" w:rsidRDefault="008E450B" w:rsidP="27F0FD4E">
            <w:pPr>
              <w:tabs>
                <w:tab w:val="left" w:pos="321"/>
              </w:tabs>
              <w:spacing w:line="240" w:lineRule="atLeast"/>
              <w:rPr>
                <w:rFonts w:ascii="Arial" w:hAnsi="Arial" w:cs="Arial"/>
                <w:sz w:val="22"/>
              </w:rPr>
            </w:pPr>
            <w:r w:rsidRPr="00A670D3">
              <w:rPr>
                <w:rFonts w:ascii="Arial" w:hAnsi="Arial" w:cs="Arial"/>
                <w:sz w:val="22"/>
              </w:rPr>
              <w:t xml:space="preserve">Nepriklausomos įstaigos išduotas sertifikatas. Perkantysis subjektas pripažins lygiaverčius sertifikatus, išduotus kitose valstybėse narėse įsteigtų nepriklausomų </w:t>
            </w:r>
          </w:p>
          <w:p w14:paraId="2BE20ED2" w14:textId="586BBF17" w:rsidR="008E450B" w:rsidRPr="00A670D3" w:rsidRDefault="008E450B" w:rsidP="008E450B">
            <w:pPr>
              <w:tabs>
                <w:tab w:val="left" w:pos="321"/>
              </w:tabs>
              <w:spacing w:line="240" w:lineRule="atLeast"/>
              <w:rPr>
                <w:rFonts w:ascii="Arial" w:hAnsi="Arial" w:cs="Arial"/>
                <w:sz w:val="22"/>
              </w:rPr>
            </w:pPr>
            <w:r w:rsidRPr="00A670D3">
              <w:rPr>
                <w:rFonts w:ascii="Arial" w:hAnsi="Arial" w:cs="Arial"/>
                <w:sz w:val="22"/>
              </w:rPr>
              <w:t xml:space="preserve">įstaigų. Perkantysis subjektas priima ir kitus tiekėjo lygiaverčių informacijos saugumo valdymo sistemos priemonių įrodymus, kurie patvirtintų, kad jo siūlomos informacijos saugumo valdymo sistemos priemonės atitinka reikalaujamus informacijos saugumo valdymo sistemos </w:t>
            </w:r>
          </w:p>
          <w:p w14:paraId="15BD3DD2" w14:textId="40CAE24D" w:rsidR="008F468F" w:rsidRPr="00A670D3" w:rsidRDefault="008E450B" w:rsidP="008E450B">
            <w:pPr>
              <w:tabs>
                <w:tab w:val="left" w:pos="321"/>
              </w:tabs>
              <w:spacing w:line="240" w:lineRule="atLeast"/>
              <w:rPr>
                <w:rFonts w:ascii="Arial" w:hAnsi="Arial" w:cs="Arial"/>
                <w:sz w:val="22"/>
              </w:rPr>
            </w:pPr>
            <w:r w:rsidRPr="00A670D3">
              <w:rPr>
                <w:rFonts w:ascii="Arial" w:hAnsi="Arial" w:cs="Arial"/>
                <w:sz w:val="22"/>
              </w:rPr>
              <w:lastRenderedPageBreak/>
              <w:t>standartus ir pateikia įrodymus, kurie patvirtintų, kad tiekėjo siūlomos informacijos saugumo valdymo sistemos priemonės atitinka reikalaujamus informacijos saugumo valdymo sistemos standartus tik jeigu Tiekėjas dėl nuo jo nepriklausančių objektyvių priežasčių negali pateikti sertifikatų per nustatytą laiką. CVP IS priemonėmis pateikiamos skaitmeninės dokumentų kopijos.</w:t>
            </w:r>
          </w:p>
        </w:tc>
      </w:tr>
    </w:tbl>
    <w:p w14:paraId="738A63EB" w14:textId="77777777" w:rsidR="00244658" w:rsidRPr="00A670D3" w:rsidRDefault="00244658" w:rsidP="0059040F">
      <w:pPr>
        <w:shd w:val="clear" w:color="auto" w:fill="FFFFFF" w:themeFill="background1"/>
        <w:rPr>
          <w:rFonts w:ascii="Arial" w:hAnsi="Arial" w:cs="Arial"/>
          <w:b/>
          <w:bCs/>
          <w:sz w:val="22"/>
        </w:rPr>
      </w:pPr>
    </w:p>
    <w:sectPr w:rsidR="00244658" w:rsidRPr="00A670D3" w:rsidSect="004C4E3D">
      <w:footerReference w:type="default" r:id="rId11"/>
      <w:headerReference w:type="first" r:id="rId12"/>
      <w:footerReference w:type="first" r:id="rId13"/>
      <w:pgSz w:w="11906" w:h="16838" w:code="9"/>
      <w:pgMar w:top="709" w:right="737" w:bottom="851" w:left="1134" w:header="709"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1AA9D" w14:textId="77777777" w:rsidR="00BA7C65" w:rsidRDefault="00BA7C65" w:rsidP="00CF43EA">
      <w:pPr>
        <w:spacing w:line="240" w:lineRule="auto"/>
      </w:pPr>
      <w:r>
        <w:separator/>
      </w:r>
    </w:p>
  </w:endnote>
  <w:endnote w:type="continuationSeparator" w:id="0">
    <w:p w14:paraId="58ADB4C5" w14:textId="77777777" w:rsidR="00BA7C65" w:rsidRDefault="00BA7C65" w:rsidP="00CF43EA">
      <w:pPr>
        <w:spacing w:line="240" w:lineRule="auto"/>
      </w:pPr>
      <w:r>
        <w:continuationSeparator/>
      </w:r>
    </w:p>
  </w:endnote>
  <w:endnote w:type="continuationNotice" w:id="1">
    <w:p w14:paraId="6E87F6F3" w14:textId="77777777" w:rsidR="00BA7C65" w:rsidRDefault="00BA7C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wedbank Sans Regular">
    <w:altName w:val="Cambria"/>
    <w:charset w:val="BA"/>
    <w:family w:val="roman"/>
    <w:pitch w:val="variable"/>
    <w:sig w:usb0="00000207" w:usb1="00000000" w:usb2="00000000" w:usb3="00000000" w:csb0="00000097" w:csb1="00000000"/>
  </w:font>
  <w:font w:name="Aptos Display">
    <w:charset w:val="00"/>
    <w:family w:val="swiss"/>
    <w:pitch w:val="variable"/>
    <w:sig w:usb0="20000287" w:usb1="00000003" w:usb2="00000000" w:usb3="00000000" w:csb0="0000019F" w:csb1="00000000"/>
  </w:font>
  <w:font w:name="Dubai Medium">
    <w:panose1 w:val="020B0603030403030204"/>
    <w:charset w:val="00"/>
    <w:family w:val="swiss"/>
    <w:pitch w:val="variable"/>
    <w:sig w:usb0="80002067" w:usb1="80000000" w:usb2="00000008" w:usb3="00000000" w:csb0="00000041"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LT">
    <w:panose1 w:val="00000000000000000000"/>
    <w:charset w:val="00"/>
    <w:family w:val="roman"/>
    <w:notTrueType/>
    <w:pitch w:val="default"/>
  </w:font>
  <w:font w:name="EUAlbertina">
    <w:altName w:val="Cambria"/>
    <w:panose1 w:val="00000000000000000000"/>
    <w:charset w:val="00"/>
    <w:family w:val="roman"/>
    <w:notTrueType/>
    <w:pitch w:val="default"/>
  </w:font>
  <w:font w:name="Helvetica Neue">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7919739"/>
      <w:docPartObj>
        <w:docPartGallery w:val="Page Numbers (Bottom of Page)"/>
        <w:docPartUnique/>
      </w:docPartObj>
    </w:sdtPr>
    <w:sdtEndPr/>
    <w:sdtContent>
      <w:sdt>
        <w:sdtPr>
          <w:id w:val="-1127770589"/>
          <w:docPartObj>
            <w:docPartGallery w:val="Page Numbers (Top of Page)"/>
            <w:docPartUnique/>
          </w:docPartObj>
        </w:sdtPr>
        <w:sdtEndPr/>
        <w:sdtContent>
          <w:p w14:paraId="5D4DD6B9" w14:textId="2157E588" w:rsidR="00F50A96" w:rsidRPr="00000427" w:rsidRDefault="00F50A96">
            <w:pPr>
              <w:pStyle w:val="Footer"/>
              <w:jc w:val="right"/>
            </w:pPr>
            <w:r>
              <w:fldChar w:fldCharType="begin"/>
            </w:r>
            <w:r w:rsidRPr="00000427">
              <w:rPr>
                <w:bCs/>
              </w:rPr>
              <w:instrText xml:space="preserve"> PAGE </w:instrText>
            </w:r>
            <w:r>
              <w:rPr>
                <w:color w:val="2B579A"/>
              </w:rPr>
              <w:fldChar w:fldCharType="separate"/>
            </w:r>
            <w:r>
              <w:rPr>
                <w:bCs/>
                <w:noProof/>
              </w:rPr>
              <w:t>6</w:t>
            </w:r>
            <w:r>
              <w:fldChar w:fldCharType="end"/>
            </w:r>
            <w:r w:rsidRPr="00000427">
              <w:t xml:space="preserve"> iš </w:t>
            </w:r>
            <w:r>
              <w:fldChar w:fldCharType="begin"/>
            </w:r>
            <w:r w:rsidRPr="00000427">
              <w:rPr>
                <w:bCs/>
              </w:rPr>
              <w:instrText xml:space="preserve"> NUMPAGES  </w:instrText>
            </w:r>
            <w:r>
              <w:fldChar w:fldCharType="separate"/>
            </w:r>
            <w:r>
              <w:rPr>
                <w:bCs/>
                <w:noProof/>
              </w:rPr>
              <w:t>6</w:t>
            </w:r>
            <w:r>
              <w:fldChar w:fldCharType="end"/>
            </w:r>
          </w:p>
        </w:sdtContent>
      </w:sdt>
    </w:sdtContent>
  </w:sdt>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3"/>
      <w:gridCol w:w="2693"/>
      <w:gridCol w:w="3119"/>
    </w:tblGrid>
    <w:tr w:rsidR="00F50A96" w:rsidRPr="005C4FEB" w14:paraId="0AFCE36A" w14:textId="77777777" w:rsidTr="004A00BE">
      <w:tc>
        <w:tcPr>
          <w:tcW w:w="1985" w:type="dxa"/>
        </w:tcPr>
        <w:p w14:paraId="1D9AC01B" w14:textId="0C92A504"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2263" w:type="dxa"/>
        </w:tcPr>
        <w:p w14:paraId="2CE44CE1" w14:textId="33563095"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2693" w:type="dxa"/>
        </w:tcPr>
        <w:p w14:paraId="46F8C1AB" w14:textId="77777777"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3119" w:type="dxa"/>
        </w:tcPr>
        <w:p w14:paraId="502A89FF" w14:textId="47521757"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r>
  </w:tbl>
  <w:p w14:paraId="5C717EC7" w14:textId="77777777" w:rsidR="00F50A96" w:rsidRDefault="00F5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396C" w14:textId="0CCA40E7" w:rsidR="004C4E3D" w:rsidRDefault="004C4E3D">
    <w:pPr>
      <w:pStyle w:val="Footer"/>
    </w:pP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3"/>
      <w:gridCol w:w="2693"/>
      <w:gridCol w:w="3119"/>
    </w:tblGrid>
    <w:tr w:rsidR="004C4E3D" w:rsidRPr="001B2494" w14:paraId="4CA834CE" w14:textId="77777777" w:rsidTr="0000600C">
      <w:tc>
        <w:tcPr>
          <w:tcW w:w="1985" w:type="dxa"/>
        </w:tcPr>
        <w:p w14:paraId="103506A7" w14:textId="07F418A8" w:rsidR="004C4E3D" w:rsidRPr="001B2494"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404040" w:themeColor="text1" w:themeTint="BF"/>
              <w:sz w:val="18"/>
              <w:szCs w:val="18"/>
            </w:rPr>
          </w:pPr>
        </w:p>
      </w:tc>
      <w:tc>
        <w:tcPr>
          <w:tcW w:w="2263" w:type="dxa"/>
        </w:tcPr>
        <w:p w14:paraId="6CD409B2" w14:textId="27D74162" w:rsidR="004C4E3D" w:rsidRPr="00D968E9"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auto"/>
              <w:sz w:val="18"/>
              <w:szCs w:val="18"/>
            </w:rPr>
          </w:pPr>
        </w:p>
      </w:tc>
      <w:tc>
        <w:tcPr>
          <w:tcW w:w="2693" w:type="dxa"/>
        </w:tcPr>
        <w:p w14:paraId="49D9F201" w14:textId="77777777" w:rsidR="004C4E3D" w:rsidRPr="00D968E9"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auto"/>
              <w:sz w:val="18"/>
              <w:szCs w:val="18"/>
            </w:rPr>
          </w:pPr>
        </w:p>
      </w:tc>
      <w:tc>
        <w:tcPr>
          <w:tcW w:w="3119" w:type="dxa"/>
        </w:tcPr>
        <w:p w14:paraId="4925DD50" w14:textId="3DF98104" w:rsidR="004C4E3D" w:rsidRPr="001B2494"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404040" w:themeColor="text1" w:themeTint="BF"/>
              <w:sz w:val="18"/>
              <w:szCs w:val="18"/>
            </w:rPr>
          </w:pPr>
        </w:p>
      </w:tc>
    </w:tr>
  </w:tbl>
  <w:p w14:paraId="68D9D5AD" w14:textId="09E40CC3" w:rsidR="004C4E3D" w:rsidRDefault="004C4E3D">
    <w:pPr>
      <w:pStyle w:val="Footer"/>
    </w:pPr>
  </w:p>
  <w:p w14:paraId="437B362B" w14:textId="77777777" w:rsidR="004C4E3D" w:rsidRDefault="004C4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73CC" w14:textId="77777777" w:rsidR="00BA7C65" w:rsidRDefault="00BA7C65" w:rsidP="00CF43EA">
      <w:pPr>
        <w:spacing w:line="240" w:lineRule="auto"/>
      </w:pPr>
      <w:r>
        <w:separator/>
      </w:r>
    </w:p>
  </w:footnote>
  <w:footnote w:type="continuationSeparator" w:id="0">
    <w:p w14:paraId="0522FB5A" w14:textId="77777777" w:rsidR="00BA7C65" w:rsidRDefault="00BA7C65" w:rsidP="00CF43EA">
      <w:pPr>
        <w:spacing w:line="240" w:lineRule="auto"/>
      </w:pPr>
      <w:r>
        <w:continuationSeparator/>
      </w:r>
    </w:p>
  </w:footnote>
  <w:footnote w:type="continuationNotice" w:id="1">
    <w:p w14:paraId="75E1DF26" w14:textId="77777777" w:rsidR="00BA7C65" w:rsidRDefault="00BA7C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3180" w14:textId="33FB8915" w:rsidR="00F50A96" w:rsidRDefault="00F50A96">
    <w:pPr>
      <w:pStyle w:val="Header"/>
    </w:pPr>
  </w:p>
  <w:p w14:paraId="73907D8C" w14:textId="370FE9D3" w:rsidR="00F50A96" w:rsidRDefault="00F50A96">
    <w:pPr>
      <w:pStyle w:val="Header"/>
    </w:pPr>
  </w:p>
  <w:p w14:paraId="2D75CAC9" w14:textId="77777777" w:rsidR="00F50A96" w:rsidRDefault="00F50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68CA"/>
    <w:multiLevelType w:val="multilevel"/>
    <w:tmpl w:val="B62AD8A0"/>
    <w:lvl w:ilvl="0">
      <w:start w:val="1"/>
      <w:numFmt w:val="decimal"/>
      <w:pStyle w:val="Heading1"/>
      <w:suff w:val="space"/>
      <w:lvlText w:val="%1."/>
      <w:lvlJc w:val="left"/>
      <w:pPr>
        <w:ind w:left="533" w:hanging="533"/>
      </w:pPr>
      <w:rPr>
        <w:rFonts w:hint="default"/>
      </w:rPr>
    </w:lvl>
    <w:lvl w:ilvl="1">
      <w:start w:val="1"/>
      <w:numFmt w:val="decimal"/>
      <w:pStyle w:val="Heading2"/>
      <w:suff w:val="space"/>
      <w:lvlText w:val="%1.%2."/>
      <w:lvlJc w:val="left"/>
      <w:pPr>
        <w:ind w:left="896" w:hanging="612"/>
      </w:pPr>
      <w:rPr>
        <w:rFonts w:hint="default"/>
      </w:rPr>
    </w:lvl>
    <w:lvl w:ilvl="2">
      <w:start w:val="1"/>
      <w:numFmt w:val="decimal"/>
      <w:pStyle w:val="Heading3"/>
      <w:suff w:val="space"/>
      <w:lvlText w:val="%1.%2.%3."/>
      <w:lvlJc w:val="left"/>
      <w:pPr>
        <w:ind w:left="9425" w:hanging="777"/>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919" w:hanging="919"/>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1" w15:restartNumberingAfterBreak="0">
    <w:nsid w:val="0C640B83"/>
    <w:multiLevelType w:val="hybridMultilevel"/>
    <w:tmpl w:val="A1941782"/>
    <w:lvl w:ilvl="0" w:tplc="43905BA4">
      <w:start w:val="1"/>
      <w:numFmt w:val="decimal"/>
      <w:lvlText w:val="%1)"/>
      <w:lvlJc w:val="left"/>
      <w:pPr>
        <w:ind w:left="720" w:hanging="360"/>
      </w:pPr>
    </w:lvl>
    <w:lvl w:ilvl="1" w:tplc="303834AE">
      <w:start w:val="1"/>
      <w:numFmt w:val="decimal"/>
      <w:lvlText w:val="%2)"/>
      <w:lvlJc w:val="left"/>
      <w:pPr>
        <w:ind w:left="720" w:hanging="360"/>
      </w:pPr>
    </w:lvl>
    <w:lvl w:ilvl="2" w:tplc="4146981C">
      <w:start w:val="1"/>
      <w:numFmt w:val="decimal"/>
      <w:lvlText w:val="%3)"/>
      <w:lvlJc w:val="left"/>
      <w:pPr>
        <w:ind w:left="720" w:hanging="360"/>
      </w:pPr>
    </w:lvl>
    <w:lvl w:ilvl="3" w:tplc="FD10E174">
      <w:start w:val="1"/>
      <w:numFmt w:val="decimal"/>
      <w:lvlText w:val="%4)"/>
      <w:lvlJc w:val="left"/>
      <w:pPr>
        <w:ind w:left="720" w:hanging="360"/>
      </w:pPr>
    </w:lvl>
    <w:lvl w:ilvl="4" w:tplc="DC3C7908">
      <w:start w:val="1"/>
      <w:numFmt w:val="decimal"/>
      <w:lvlText w:val="%5)"/>
      <w:lvlJc w:val="left"/>
      <w:pPr>
        <w:ind w:left="720" w:hanging="360"/>
      </w:pPr>
    </w:lvl>
    <w:lvl w:ilvl="5" w:tplc="8EB88FCA">
      <w:start w:val="1"/>
      <w:numFmt w:val="decimal"/>
      <w:lvlText w:val="%6)"/>
      <w:lvlJc w:val="left"/>
      <w:pPr>
        <w:ind w:left="720" w:hanging="360"/>
      </w:pPr>
    </w:lvl>
    <w:lvl w:ilvl="6" w:tplc="DC6E0500">
      <w:start w:val="1"/>
      <w:numFmt w:val="decimal"/>
      <w:lvlText w:val="%7)"/>
      <w:lvlJc w:val="left"/>
      <w:pPr>
        <w:ind w:left="720" w:hanging="360"/>
      </w:pPr>
    </w:lvl>
    <w:lvl w:ilvl="7" w:tplc="364A219C">
      <w:start w:val="1"/>
      <w:numFmt w:val="decimal"/>
      <w:lvlText w:val="%8)"/>
      <w:lvlJc w:val="left"/>
      <w:pPr>
        <w:ind w:left="720" w:hanging="360"/>
      </w:pPr>
    </w:lvl>
    <w:lvl w:ilvl="8" w:tplc="B05431B0">
      <w:start w:val="1"/>
      <w:numFmt w:val="decimal"/>
      <w:lvlText w:val="%9)"/>
      <w:lvlJc w:val="left"/>
      <w:pPr>
        <w:ind w:left="720" w:hanging="360"/>
      </w:pPr>
    </w:lvl>
  </w:abstractNum>
  <w:abstractNum w:abstractNumId="2" w15:restartNumberingAfterBreak="0">
    <w:nsid w:val="2C9E7722"/>
    <w:multiLevelType w:val="hybridMultilevel"/>
    <w:tmpl w:val="6336A5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707850">
    <w:abstractNumId w:val="0"/>
  </w:num>
  <w:num w:numId="2" w16cid:durableId="970327530">
    <w:abstractNumId w:val="2"/>
  </w:num>
  <w:num w:numId="3" w16cid:durableId="137219574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4F5"/>
    <w:rsid w:val="00000427"/>
    <w:rsid w:val="0000072E"/>
    <w:rsid w:val="00001FD7"/>
    <w:rsid w:val="00002196"/>
    <w:rsid w:val="00002682"/>
    <w:rsid w:val="00002B8B"/>
    <w:rsid w:val="000030BB"/>
    <w:rsid w:val="0000438A"/>
    <w:rsid w:val="00004930"/>
    <w:rsid w:val="00004A5C"/>
    <w:rsid w:val="000051AD"/>
    <w:rsid w:val="0000577C"/>
    <w:rsid w:val="00005C46"/>
    <w:rsid w:val="0000600C"/>
    <w:rsid w:val="00006043"/>
    <w:rsid w:val="000061B4"/>
    <w:rsid w:val="0000621F"/>
    <w:rsid w:val="00006528"/>
    <w:rsid w:val="00006B75"/>
    <w:rsid w:val="00006C41"/>
    <w:rsid w:val="00007AAF"/>
    <w:rsid w:val="00007AB9"/>
    <w:rsid w:val="000100C5"/>
    <w:rsid w:val="000101D1"/>
    <w:rsid w:val="0001097B"/>
    <w:rsid w:val="000119A2"/>
    <w:rsid w:val="00011B55"/>
    <w:rsid w:val="000131F3"/>
    <w:rsid w:val="00013513"/>
    <w:rsid w:val="000136D7"/>
    <w:rsid w:val="0001395B"/>
    <w:rsid w:val="00013A4E"/>
    <w:rsid w:val="000141FF"/>
    <w:rsid w:val="000143A6"/>
    <w:rsid w:val="0001446C"/>
    <w:rsid w:val="0001521C"/>
    <w:rsid w:val="00015404"/>
    <w:rsid w:val="000159E7"/>
    <w:rsid w:val="00020061"/>
    <w:rsid w:val="0002053B"/>
    <w:rsid w:val="00020E40"/>
    <w:rsid w:val="00021158"/>
    <w:rsid w:val="00021436"/>
    <w:rsid w:val="00021C9D"/>
    <w:rsid w:val="00021E7A"/>
    <w:rsid w:val="000220E3"/>
    <w:rsid w:val="000223A7"/>
    <w:rsid w:val="00023992"/>
    <w:rsid w:val="00023F3D"/>
    <w:rsid w:val="00024457"/>
    <w:rsid w:val="00024742"/>
    <w:rsid w:val="00024877"/>
    <w:rsid w:val="00024992"/>
    <w:rsid w:val="00024CF3"/>
    <w:rsid w:val="00025007"/>
    <w:rsid w:val="00025F7B"/>
    <w:rsid w:val="000270CE"/>
    <w:rsid w:val="0002716F"/>
    <w:rsid w:val="000279E3"/>
    <w:rsid w:val="00030095"/>
    <w:rsid w:val="00030287"/>
    <w:rsid w:val="0003040F"/>
    <w:rsid w:val="00030411"/>
    <w:rsid w:val="00030489"/>
    <w:rsid w:val="00030A96"/>
    <w:rsid w:val="000316CB"/>
    <w:rsid w:val="00031C58"/>
    <w:rsid w:val="00031EDE"/>
    <w:rsid w:val="00032AB1"/>
    <w:rsid w:val="000341CB"/>
    <w:rsid w:val="0003429D"/>
    <w:rsid w:val="00034316"/>
    <w:rsid w:val="000350CD"/>
    <w:rsid w:val="000353A6"/>
    <w:rsid w:val="000355C8"/>
    <w:rsid w:val="00035D55"/>
    <w:rsid w:val="00035DD4"/>
    <w:rsid w:val="00036093"/>
    <w:rsid w:val="000360E8"/>
    <w:rsid w:val="00036456"/>
    <w:rsid w:val="000368AF"/>
    <w:rsid w:val="00036E41"/>
    <w:rsid w:val="000374A0"/>
    <w:rsid w:val="00037AEE"/>
    <w:rsid w:val="000400C3"/>
    <w:rsid w:val="00040D3D"/>
    <w:rsid w:val="00041209"/>
    <w:rsid w:val="00041A52"/>
    <w:rsid w:val="000421A1"/>
    <w:rsid w:val="00042DAF"/>
    <w:rsid w:val="000436BA"/>
    <w:rsid w:val="000439AA"/>
    <w:rsid w:val="00045666"/>
    <w:rsid w:val="00045D71"/>
    <w:rsid w:val="00046718"/>
    <w:rsid w:val="00047494"/>
    <w:rsid w:val="000479CA"/>
    <w:rsid w:val="00050BBF"/>
    <w:rsid w:val="00051B17"/>
    <w:rsid w:val="00051C6E"/>
    <w:rsid w:val="00052198"/>
    <w:rsid w:val="000524CD"/>
    <w:rsid w:val="00052FED"/>
    <w:rsid w:val="00053061"/>
    <w:rsid w:val="00053153"/>
    <w:rsid w:val="000533E8"/>
    <w:rsid w:val="000543C0"/>
    <w:rsid w:val="00054D53"/>
    <w:rsid w:val="00054F69"/>
    <w:rsid w:val="000555D7"/>
    <w:rsid w:val="000559F0"/>
    <w:rsid w:val="0005610F"/>
    <w:rsid w:val="00056FE4"/>
    <w:rsid w:val="0005707D"/>
    <w:rsid w:val="0005793F"/>
    <w:rsid w:val="000604C5"/>
    <w:rsid w:val="00061019"/>
    <w:rsid w:val="00061215"/>
    <w:rsid w:val="00061304"/>
    <w:rsid w:val="00061613"/>
    <w:rsid w:val="000619B0"/>
    <w:rsid w:val="000621DE"/>
    <w:rsid w:val="0006290B"/>
    <w:rsid w:val="00062FB8"/>
    <w:rsid w:val="000631BA"/>
    <w:rsid w:val="00063E4F"/>
    <w:rsid w:val="0006490A"/>
    <w:rsid w:val="00064B5B"/>
    <w:rsid w:val="00065614"/>
    <w:rsid w:val="00065FDA"/>
    <w:rsid w:val="000661EC"/>
    <w:rsid w:val="000670DC"/>
    <w:rsid w:val="0006738A"/>
    <w:rsid w:val="00070351"/>
    <w:rsid w:val="0007066F"/>
    <w:rsid w:val="000710D2"/>
    <w:rsid w:val="00071AD1"/>
    <w:rsid w:val="00071DB8"/>
    <w:rsid w:val="00072534"/>
    <w:rsid w:val="000736D0"/>
    <w:rsid w:val="00073847"/>
    <w:rsid w:val="0007471F"/>
    <w:rsid w:val="00074909"/>
    <w:rsid w:val="00075EAF"/>
    <w:rsid w:val="0007610C"/>
    <w:rsid w:val="00076502"/>
    <w:rsid w:val="00076DEF"/>
    <w:rsid w:val="00076E9A"/>
    <w:rsid w:val="00076F59"/>
    <w:rsid w:val="00077315"/>
    <w:rsid w:val="00077C9D"/>
    <w:rsid w:val="00080621"/>
    <w:rsid w:val="00080A0F"/>
    <w:rsid w:val="000816E9"/>
    <w:rsid w:val="00081A60"/>
    <w:rsid w:val="00082273"/>
    <w:rsid w:val="000830DC"/>
    <w:rsid w:val="000831A4"/>
    <w:rsid w:val="00083CBB"/>
    <w:rsid w:val="00084C99"/>
    <w:rsid w:val="00086240"/>
    <w:rsid w:val="00086333"/>
    <w:rsid w:val="00086F4E"/>
    <w:rsid w:val="000875C2"/>
    <w:rsid w:val="00087D5F"/>
    <w:rsid w:val="00087EA8"/>
    <w:rsid w:val="000902D0"/>
    <w:rsid w:val="000908F1"/>
    <w:rsid w:val="00090BCC"/>
    <w:rsid w:val="00090E3A"/>
    <w:rsid w:val="00091061"/>
    <w:rsid w:val="0009157C"/>
    <w:rsid w:val="000918D9"/>
    <w:rsid w:val="00093035"/>
    <w:rsid w:val="00093109"/>
    <w:rsid w:val="000932FE"/>
    <w:rsid w:val="00093F82"/>
    <w:rsid w:val="00094A98"/>
    <w:rsid w:val="00095EE3"/>
    <w:rsid w:val="00096A62"/>
    <w:rsid w:val="00096DA3"/>
    <w:rsid w:val="00096F2F"/>
    <w:rsid w:val="000973DC"/>
    <w:rsid w:val="000975D9"/>
    <w:rsid w:val="00097807"/>
    <w:rsid w:val="00097D1C"/>
    <w:rsid w:val="00097F1F"/>
    <w:rsid w:val="000A011F"/>
    <w:rsid w:val="000A01D9"/>
    <w:rsid w:val="000A06CC"/>
    <w:rsid w:val="000A0E3C"/>
    <w:rsid w:val="000A18DE"/>
    <w:rsid w:val="000A33D9"/>
    <w:rsid w:val="000A4438"/>
    <w:rsid w:val="000A6386"/>
    <w:rsid w:val="000A63A1"/>
    <w:rsid w:val="000A74FC"/>
    <w:rsid w:val="000A7563"/>
    <w:rsid w:val="000A78FA"/>
    <w:rsid w:val="000A7CF9"/>
    <w:rsid w:val="000B033E"/>
    <w:rsid w:val="000B0E38"/>
    <w:rsid w:val="000B0E44"/>
    <w:rsid w:val="000B1020"/>
    <w:rsid w:val="000B1681"/>
    <w:rsid w:val="000B1D96"/>
    <w:rsid w:val="000B1EEA"/>
    <w:rsid w:val="000B1F52"/>
    <w:rsid w:val="000B3B59"/>
    <w:rsid w:val="000B434A"/>
    <w:rsid w:val="000B537D"/>
    <w:rsid w:val="000B5764"/>
    <w:rsid w:val="000B5CA6"/>
    <w:rsid w:val="000B5CED"/>
    <w:rsid w:val="000B61FE"/>
    <w:rsid w:val="000B66C1"/>
    <w:rsid w:val="000B68BF"/>
    <w:rsid w:val="000B6F7E"/>
    <w:rsid w:val="000B6FCA"/>
    <w:rsid w:val="000B7DFF"/>
    <w:rsid w:val="000B7E82"/>
    <w:rsid w:val="000C0ADB"/>
    <w:rsid w:val="000C1362"/>
    <w:rsid w:val="000C1A36"/>
    <w:rsid w:val="000C1D86"/>
    <w:rsid w:val="000C1DB6"/>
    <w:rsid w:val="000C1F28"/>
    <w:rsid w:val="000C1F9F"/>
    <w:rsid w:val="000C2252"/>
    <w:rsid w:val="000C2A97"/>
    <w:rsid w:val="000C3001"/>
    <w:rsid w:val="000C3074"/>
    <w:rsid w:val="000C4282"/>
    <w:rsid w:val="000C496B"/>
    <w:rsid w:val="000C512E"/>
    <w:rsid w:val="000C53CB"/>
    <w:rsid w:val="000C5A1B"/>
    <w:rsid w:val="000C5AB9"/>
    <w:rsid w:val="000C5ACF"/>
    <w:rsid w:val="000C5DC2"/>
    <w:rsid w:val="000C6302"/>
    <w:rsid w:val="000C6AB8"/>
    <w:rsid w:val="000C6B8C"/>
    <w:rsid w:val="000C7304"/>
    <w:rsid w:val="000C7F24"/>
    <w:rsid w:val="000D01CB"/>
    <w:rsid w:val="000D0E65"/>
    <w:rsid w:val="000D10C8"/>
    <w:rsid w:val="000D188B"/>
    <w:rsid w:val="000D23E7"/>
    <w:rsid w:val="000D2675"/>
    <w:rsid w:val="000D2888"/>
    <w:rsid w:val="000D38EB"/>
    <w:rsid w:val="000D3AE4"/>
    <w:rsid w:val="000D3F1B"/>
    <w:rsid w:val="000D659D"/>
    <w:rsid w:val="000D67F4"/>
    <w:rsid w:val="000D6D1D"/>
    <w:rsid w:val="000D6FDB"/>
    <w:rsid w:val="000D706B"/>
    <w:rsid w:val="000D720F"/>
    <w:rsid w:val="000E050C"/>
    <w:rsid w:val="000E079A"/>
    <w:rsid w:val="000E0962"/>
    <w:rsid w:val="000E128D"/>
    <w:rsid w:val="000E1492"/>
    <w:rsid w:val="000E1980"/>
    <w:rsid w:val="000E2745"/>
    <w:rsid w:val="000E2A62"/>
    <w:rsid w:val="000E2E87"/>
    <w:rsid w:val="000E2FA3"/>
    <w:rsid w:val="000E3030"/>
    <w:rsid w:val="000E361C"/>
    <w:rsid w:val="000E4230"/>
    <w:rsid w:val="000E5C78"/>
    <w:rsid w:val="000E62B6"/>
    <w:rsid w:val="000E6FA3"/>
    <w:rsid w:val="000E72B9"/>
    <w:rsid w:val="000E7A5A"/>
    <w:rsid w:val="000E7AA0"/>
    <w:rsid w:val="000E7FA8"/>
    <w:rsid w:val="000F0EC8"/>
    <w:rsid w:val="000F1137"/>
    <w:rsid w:val="000F151C"/>
    <w:rsid w:val="000F3064"/>
    <w:rsid w:val="000F38D3"/>
    <w:rsid w:val="000F3E3F"/>
    <w:rsid w:val="000F41DE"/>
    <w:rsid w:val="000F45BA"/>
    <w:rsid w:val="000F46C2"/>
    <w:rsid w:val="000F4999"/>
    <w:rsid w:val="000F5013"/>
    <w:rsid w:val="000F51C1"/>
    <w:rsid w:val="000F6997"/>
    <w:rsid w:val="0010002A"/>
    <w:rsid w:val="001003E2"/>
    <w:rsid w:val="00100AD4"/>
    <w:rsid w:val="00100B00"/>
    <w:rsid w:val="00100C99"/>
    <w:rsid w:val="00101231"/>
    <w:rsid w:val="00101CC0"/>
    <w:rsid w:val="0010265A"/>
    <w:rsid w:val="00102A8D"/>
    <w:rsid w:val="00102EDB"/>
    <w:rsid w:val="0010643F"/>
    <w:rsid w:val="00107472"/>
    <w:rsid w:val="00107ECB"/>
    <w:rsid w:val="0011022B"/>
    <w:rsid w:val="00110297"/>
    <w:rsid w:val="001106AF"/>
    <w:rsid w:val="0011098C"/>
    <w:rsid w:val="00110F73"/>
    <w:rsid w:val="00111B14"/>
    <w:rsid w:val="00111C17"/>
    <w:rsid w:val="001123F9"/>
    <w:rsid w:val="00112A58"/>
    <w:rsid w:val="00112EE2"/>
    <w:rsid w:val="0011323A"/>
    <w:rsid w:val="00113E2B"/>
    <w:rsid w:val="00114405"/>
    <w:rsid w:val="00115236"/>
    <w:rsid w:val="0011532C"/>
    <w:rsid w:val="001169D7"/>
    <w:rsid w:val="00116F86"/>
    <w:rsid w:val="00117704"/>
    <w:rsid w:val="00117726"/>
    <w:rsid w:val="00122327"/>
    <w:rsid w:val="001228C9"/>
    <w:rsid w:val="00122906"/>
    <w:rsid w:val="00122A46"/>
    <w:rsid w:val="00122C3F"/>
    <w:rsid w:val="001236C7"/>
    <w:rsid w:val="00123B27"/>
    <w:rsid w:val="0012441B"/>
    <w:rsid w:val="00124952"/>
    <w:rsid w:val="00125633"/>
    <w:rsid w:val="00125831"/>
    <w:rsid w:val="00125BB4"/>
    <w:rsid w:val="00126A2B"/>
    <w:rsid w:val="00127A4C"/>
    <w:rsid w:val="00130176"/>
    <w:rsid w:val="00130625"/>
    <w:rsid w:val="00130CE6"/>
    <w:rsid w:val="00130DF7"/>
    <w:rsid w:val="00131401"/>
    <w:rsid w:val="001318D9"/>
    <w:rsid w:val="001324EC"/>
    <w:rsid w:val="0013297F"/>
    <w:rsid w:val="00132D3E"/>
    <w:rsid w:val="00132DE7"/>
    <w:rsid w:val="0013406D"/>
    <w:rsid w:val="00134C3C"/>
    <w:rsid w:val="00135DBF"/>
    <w:rsid w:val="001363C2"/>
    <w:rsid w:val="001366DB"/>
    <w:rsid w:val="00136F3F"/>
    <w:rsid w:val="0013741B"/>
    <w:rsid w:val="00140285"/>
    <w:rsid w:val="0014034C"/>
    <w:rsid w:val="001407DA"/>
    <w:rsid w:val="00140B96"/>
    <w:rsid w:val="0014189B"/>
    <w:rsid w:val="001418C7"/>
    <w:rsid w:val="00141DDE"/>
    <w:rsid w:val="00142D9E"/>
    <w:rsid w:val="00142E35"/>
    <w:rsid w:val="00142E9F"/>
    <w:rsid w:val="00142EF8"/>
    <w:rsid w:val="001432EE"/>
    <w:rsid w:val="001433C4"/>
    <w:rsid w:val="001434BC"/>
    <w:rsid w:val="00143681"/>
    <w:rsid w:val="00144040"/>
    <w:rsid w:val="00144264"/>
    <w:rsid w:val="0014495C"/>
    <w:rsid w:val="001451B9"/>
    <w:rsid w:val="0014658C"/>
    <w:rsid w:val="001465F5"/>
    <w:rsid w:val="00147878"/>
    <w:rsid w:val="00147E24"/>
    <w:rsid w:val="00150D58"/>
    <w:rsid w:val="0015134A"/>
    <w:rsid w:val="001519B5"/>
    <w:rsid w:val="001520A7"/>
    <w:rsid w:val="00152437"/>
    <w:rsid w:val="00152486"/>
    <w:rsid w:val="00152ED9"/>
    <w:rsid w:val="00153399"/>
    <w:rsid w:val="00153DEA"/>
    <w:rsid w:val="00153EB0"/>
    <w:rsid w:val="0015426C"/>
    <w:rsid w:val="00154374"/>
    <w:rsid w:val="0015489C"/>
    <w:rsid w:val="00154D4F"/>
    <w:rsid w:val="00155D3D"/>
    <w:rsid w:val="00156B35"/>
    <w:rsid w:val="00156D38"/>
    <w:rsid w:val="001570FB"/>
    <w:rsid w:val="001572ED"/>
    <w:rsid w:val="00157CBC"/>
    <w:rsid w:val="00160166"/>
    <w:rsid w:val="0016034C"/>
    <w:rsid w:val="00160891"/>
    <w:rsid w:val="00160B77"/>
    <w:rsid w:val="00161360"/>
    <w:rsid w:val="00161AEA"/>
    <w:rsid w:val="00161B01"/>
    <w:rsid w:val="001643E6"/>
    <w:rsid w:val="001648A3"/>
    <w:rsid w:val="00164A0C"/>
    <w:rsid w:val="00165092"/>
    <w:rsid w:val="00165A0D"/>
    <w:rsid w:val="00165F91"/>
    <w:rsid w:val="00166634"/>
    <w:rsid w:val="001674CE"/>
    <w:rsid w:val="001674D8"/>
    <w:rsid w:val="00167635"/>
    <w:rsid w:val="00170A98"/>
    <w:rsid w:val="00171618"/>
    <w:rsid w:val="00172A7F"/>
    <w:rsid w:val="00172E06"/>
    <w:rsid w:val="00173045"/>
    <w:rsid w:val="001737D1"/>
    <w:rsid w:val="001737EB"/>
    <w:rsid w:val="00173ECB"/>
    <w:rsid w:val="00174DBF"/>
    <w:rsid w:val="00175CE6"/>
    <w:rsid w:val="001765B9"/>
    <w:rsid w:val="001807E9"/>
    <w:rsid w:val="00180E9B"/>
    <w:rsid w:val="00181C7F"/>
    <w:rsid w:val="00181D76"/>
    <w:rsid w:val="00181F7B"/>
    <w:rsid w:val="00182628"/>
    <w:rsid w:val="0018304E"/>
    <w:rsid w:val="00183838"/>
    <w:rsid w:val="00183E6A"/>
    <w:rsid w:val="00183FA4"/>
    <w:rsid w:val="001844A0"/>
    <w:rsid w:val="00184959"/>
    <w:rsid w:val="00184BBD"/>
    <w:rsid w:val="00185A3E"/>
    <w:rsid w:val="00185D5B"/>
    <w:rsid w:val="00186196"/>
    <w:rsid w:val="001867A1"/>
    <w:rsid w:val="001869BE"/>
    <w:rsid w:val="00186CF5"/>
    <w:rsid w:val="00187055"/>
    <w:rsid w:val="001875F5"/>
    <w:rsid w:val="00187F46"/>
    <w:rsid w:val="001901B6"/>
    <w:rsid w:val="00191073"/>
    <w:rsid w:val="00191203"/>
    <w:rsid w:val="00191B1C"/>
    <w:rsid w:val="00191BD3"/>
    <w:rsid w:val="00192F29"/>
    <w:rsid w:val="0019305D"/>
    <w:rsid w:val="001940E4"/>
    <w:rsid w:val="0019478C"/>
    <w:rsid w:val="00194AB8"/>
    <w:rsid w:val="0019579A"/>
    <w:rsid w:val="00195DC8"/>
    <w:rsid w:val="00196476"/>
    <w:rsid w:val="00196F72"/>
    <w:rsid w:val="0019797A"/>
    <w:rsid w:val="00197B88"/>
    <w:rsid w:val="00197FDA"/>
    <w:rsid w:val="001A0182"/>
    <w:rsid w:val="001A1008"/>
    <w:rsid w:val="001A1326"/>
    <w:rsid w:val="001A16E1"/>
    <w:rsid w:val="001A2BE1"/>
    <w:rsid w:val="001A2D7E"/>
    <w:rsid w:val="001A3591"/>
    <w:rsid w:val="001A3C53"/>
    <w:rsid w:val="001A457C"/>
    <w:rsid w:val="001A5996"/>
    <w:rsid w:val="001A61DD"/>
    <w:rsid w:val="001A6F98"/>
    <w:rsid w:val="001A7884"/>
    <w:rsid w:val="001B0189"/>
    <w:rsid w:val="001B0223"/>
    <w:rsid w:val="001B0371"/>
    <w:rsid w:val="001B08FC"/>
    <w:rsid w:val="001B0EB9"/>
    <w:rsid w:val="001B0EC7"/>
    <w:rsid w:val="001B192A"/>
    <w:rsid w:val="001B2297"/>
    <w:rsid w:val="001B2494"/>
    <w:rsid w:val="001B272F"/>
    <w:rsid w:val="001B3440"/>
    <w:rsid w:val="001B392B"/>
    <w:rsid w:val="001B3DF2"/>
    <w:rsid w:val="001B3E56"/>
    <w:rsid w:val="001B419D"/>
    <w:rsid w:val="001B41B4"/>
    <w:rsid w:val="001B4A76"/>
    <w:rsid w:val="001B4CFE"/>
    <w:rsid w:val="001B4E58"/>
    <w:rsid w:val="001B656E"/>
    <w:rsid w:val="001B6C7B"/>
    <w:rsid w:val="001B6D69"/>
    <w:rsid w:val="001B6F5F"/>
    <w:rsid w:val="001B71C3"/>
    <w:rsid w:val="001B735B"/>
    <w:rsid w:val="001B745F"/>
    <w:rsid w:val="001B765D"/>
    <w:rsid w:val="001B77BA"/>
    <w:rsid w:val="001B7BE6"/>
    <w:rsid w:val="001B7F32"/>
    <w:rsid w:val="001C164B"/>
    <w:rsid w:val="001C17B5"/>
    <w:rsid w:val="001C1AA4"/>
    <w:rsid w:val="001C1B39"/>
    <w:rsid w:val="001C1BCD"/>
    <w:rsid w:val="001C1E20"/>
    <w:rsid w:val="001C200E"/>
    <w:rsid w:val="001C21F2"/>
    <w:rsid w:val="001C2441"/>
    <w:rsid w:val="001C2CEC"/>
    <w:rsid w:val="001C2E7F"/>
    <w:rsid w:val="001C3802"/>
    <w:rsid w:val="001C43F6"/>
    <w:rsid w:val="001C4987"/>
    <w:rsid w:val="001C6E08"/>
    <w:rsid w:val="001C722D"/>
    <w:rsid w:val="001C733D"/>
    <w:rsid w:val="001D16A1"/>
    <w:rsid w:val="001D1906"/>
    <w:rsid w:val="001D2372"/>
    <w:rsid w:val="001D2845"/>
    <w:rsid w:val="001D333A"/>
    <w:rsid w:val="001D3B17"/>
    <w:rsid w:val="001D400F"/>
    <w:rsid w:val="001D460F"/>
    <w:rsid w:val="001D4EF6"/>
    <w:rsid w:val="001D54A0"/>
    <w:rsid w:val="001D5590"/>
    <w:rsid w:val="001D5DB7"/>
    <w:rsid w:val="001D5EC1"/>
    <w:rsid w:val="001D5F9D"/>
    <w:rsid w:val="001D6403"/>
    <w:rsid w:val="001D6938"/>
    <w:rsid w:val="001D71AC"/>
    <w:rsid w:val="001D741A"/>
    <w:rsid w:val="001D7EB6"/>
    <w:rsid w:val="001E0666"/>
    <w:rsid w:val="001E09E3"/>
    <w:rsid w:val="001E1622"/>
    <w:rsid w:val="001E1714"/>
    <w:rsid w:val="001E17F6"/>
    <w:rsid w:val="001E35BF"/>
    <w:rsid w:val="001E37D2"/>
    <w:rsid w:val="001E547E"/>
    <w:rsid w:val="001E610D"/>
    <w:rsid w:val="001E65DE"/>
    <w:rsid w:val="001E733C"/>
    <w:rsid w:val="001E77DE"/>
    <w:rsid w:val="001E7C45"/>
    <w:rsid w:val="001F054C"/>
    <w:rsid w:val="001F1D16"/>
    <w:rsid w:val="001F2208"/>
    <w:rsid w:val="001F2D47"/>
    <w:rsid w:val="001F31B5"/>
    <w:rsid w:val="001F378A"/>
    <w:rsid w:val="001F3824"/>
    <w:rsid w:val="001F4A9F"/>
    <w:rsid w:val="001F7B5E"/>
    <w:rsid w:val="00200EC6"/>
    <w:rsid w:val="002011D6"/>
    <w:rsid w:val="00201500"/>
    <w:rsid w:val="0020233A"/>
    <w:rsid w:val="002026A8"/>
    <w:rsid w:val="0020304E"/>
    <w:rsid w:val="00203258"/>
    <w:rsid w:val="0020350C"/>
    <w:rsid w:val="00203AFC"/>
    <w:rsid w:val="00203D55"/>
    <w:rsid w:val="00203EA5"/>
    <w:rsid w:val="00204720"/>
    <w:rsid w:val="00204EAB"/>
    <w:rsid w:val="0020568B"/>
    <w:rsid w:val="00205854"/>
    <w:rsid w:val="00207154"/>
    <w:rsid w:val="002075A0"/>
    <w:rsid w:val="002104CC"/>
    <w:rsid w:val="00210770"/>
    <w:rsid w:val="002111C8"/>
    <w:rsid w:val="00211242"/>
    <w:rsid w:val="002116EC"/>
    <w:rsid w:val="00211D38"/>
    <w:rsid w:val="00211D9B"/>
    <w:rsid w:val="00211DA5"/>
    <w:rsid w:val="0021257E"/>
    <w:rsid w:val="002127EC"/>
    <w:rsid w:val="00212C59"/>
    <w:rsid w:val="00212CF1"/>
    <w:rsid w:val="00213292"/>
    <w:rsid w:val="00213423"/>
    <w:rsid w:val="002139C9"/>
    <w:rsid w:val="00213A51"/>
    <w:rsid w:val="002141DA"/>
    <w:rsid w:val="00214AD9"/>
    <w:rsid w:val="002157A5"/>
    <w:rsid w:val="00215D5A"/>
    <w:rsid w:val="00215FD2"/>
    <w:rsid w:val="00216212"/>
    <w:rsid w:val="00216A53"/>
    <w:rsid w:val="00216A56"/>
    <w:rsid w:val="00216C08"/>
    <w:rsid w:val="00217373"/>
    <w:rsid w:val="002173A2"/>
    <w:rsid w:val="00220E8F"/>
    <w:rsid w:val="0022154E"/>
    <w:rsid w:val="002216A3"/>
    <w:rsid w:val="00221809"/>
    <w:rsid w:val="0022182E"/>
    <w:rsid w:val="00221BF7"/>
    <w:rsid w:val="00223245"/>
    <w:rsid w:val="00223435"/>
    <w:rsid w:val="00223A75"/>
    <w:rsid w:val="00223D9D"/>
    <w:rsid w:val="00223F50"/>
    <w:rsid w:val="002241B0"/>
    <w:rsid w:val="002243E3"/>
    <w:rsid w:val="002244A9"/>
    <w:rsid w:val="00224A8D"/>
    <w:rsid w:val="00224B28"/>
    <w:rsid w:val="00224DF6"/>
    <w:rsid w:val="00224FA1"/>
    <w:rsid w:val="002250BE"/>
    <w:rsid w:val="00225EA5"/>
    <w:rsid w:val="002266B7"/>
    <w:rsid w:val="00226A33"/>
    <w:rsid w:val="00226BB0"/>
    <w:rsid w:val="00226C2A"/>
    <w:rsid w:val="002304D8"/>
    <w:rsid w:val="00231442"/>
    <w:rsid w:val="002314D9"/>
    <w:rsid w:val="00232523"/>
    <w:rsid w:val="00232D76"/>
    <w:rsid w:val="002336A1"/>
    <w:rsid w:val="00233949"/>
    <w:rsid w:val="00234A6A"/>
    <w:rsid w:val="00234B17"/>
    <w:rsid w:val="00234CAD"/>
    <w:rsid w:val="002352A6"/>
    <w:rsid w:val="00235923"/>
    <w:rsid w:val="00235AAA"/>
    <w:rsid w:val="00235D69"/>
    <w:rsid w:val="00236477"/>
    <w:rsid w:val="002365B7"/>
    <w:rsid w:val="00236722"/>
    <w:rsid w:val="002367DD"/>
    <w:rsid w:val="00236BE6"/>
    <w:rsid w:val="00236E30"/>
    <w:rsid w:val="0023709F"/>
    <w:rsid w:val="00237294"/>
    <w:rsid w:val="002374F9"/>
    <w:rsid w:val="00237585"/>
    <w:rsid w:val="002376DB"/>
    <w:rsid w:val="00237DA3"/>
    <w:rsid w:val="00240FD7"/>
    <w:rsid w:val="0024154C"/>
    <w:rsid w:val="00241667"/>
    <w:rsid w:val="00241AEA"/>
    <w:rsid w:val="002421B5"/>
    <w:rsid w:val="002424E7"/>
    <w:rsid w:val="00243D90"/>
    <w:rsid w:val="002440CF"/>
    <w:rsid w:val="00244159"/>
    <w:rsid w:val="00244277"/>
    <w:rsid w:val="002442FC"/>
    <w:rsid w:val="002443A9"/>
    <w:rsid w:val="00244658"/>
    <w:rsid w:val="002451EF"/>
    <w:rsid w:val="0024565F"/>
    <w:rsid w:val="00245BAF"/>
    <w:rsid w:val="00245E44"/>
    <w:rsid w:val="00246761"/>
    <w:rsid w:val="00247F3B"/>
    <w:rsid w:val="00247FE4"/>
    <w:rsid w:val="0025002A"/>
    <w:rsid w:val="00250580"/>
    <w:rsid w:val="002507D4"/>
    <w:rsid w:val="00250A56"/>
    <w:rsid w:val="00250A5B"/>
    <w:rsid w:val="00251872"/>
    <w:rsid w:val="00251AAB"/>
    <w:rsid w:val="00251D60"/>
    <w:rsid w:val="00251F79"/>
    <w:rsid w:val="002522A3"/>
    <w:rsid w:val="00252B1B"/>
    <w:rsid w:val="00254438"/>
    <w:rsid w:val="00254CBF"/>
    <w:rsid w:val="00254EEA"/>
    <w:rsid w:val="00255A82"/>
    <w:rsid w:val="00255CAD"/>
    <w:rsid w:val="00255FB1"/>
    <w:rsid w:val="0025629F"/>
    <w:rsid w:val="00256641"/>
    <w:rsid w:val="002566CF"/>
    <w:rsid w:val="00256B23"/>
    <w:rsid w:val="00256E91"/>
    <w:rsid w:val="0025725F"/>
    <w:rsid w:val="00257B4A"/>
    <w:rsid w:val="002601BC"/>
    <w:rsid w:val="00260377"/>
    <w:rsid w:val="00260461"/>
    <w:rsid w:val="00260584"/>
    <w:rsid w:val="00260883"/>
    <w:rsid w:val="00261521"/>
    <w:rsid w:val="00261D64"/>
    <w:rsid w:val="0026416B"/>
    <w:rsid w:val="002657D2"/>
    <w:rsid w:val="00265862"/>
    <w:rsid w:val="00265E4D"/>
    <w:rsid w:val="0026619F"/>
    <w:rsid w:val="00266F8D"/>
    <w:rsid w:val="0026781C"/>
    <w:rsid w:val="00267D7D"/>
    <w:rsid w:val="002700E6"/>
    <w:rsid w:val="00271B97"/>
    <w:rsid w:val="0027219A"/>
    <w:rsid w:val="00273676"/>
    <w:rsid w:val="00273B3F"/>
    <w:rsid w:val="00274518"/>
    <w:rsid w:val="00274FD0"/>
    <w:rsid w:val="002753B3"/>
    <w:rsid w:val="00275922"/>
    <w:rsid w:val="00275A44"/>
    <w:rsid w:val="00275A94"/>
    <w:rsid w:val="00276523"/>
    <w:rsid w:val="002771C0"/>
    <w:rsid w:val="00277F96"/>
    <w:rsid w:val="00277FEB"/>
    <w:rsid w:val="00280342"/>
    <w:rsid w:val="002804C0"/>
    <w:rsid w:val="002805A6"/>
    <w:rsid w:val="00280639"/>
    <w:rsid w:val="002817D4"/>
    <w:rsid w:val="00282308"/>
    <w:rsid w:val="00282AB3"/>
    <w:rsid w:val="00282E0F"/>
    <w:rsid w:val="00282FF8"/>
    <w:rsid w:val="00283C4A"/>
    <w:rsid w:val="00283E1A"/>
    <w:rsid w:val="00283FA1"/>
    <w:rsid w:val="00284398"/>
    <w:rsid w:val="002847B8"/>
    <w:rsid w:val="00284B98"/>
    <w:rsid w:val="00284CBC"/>
    <w:rsid w:val="00286849"/>
    <w:rsid w:val="00286FDA"/>
    <w:rsid w:val="002877B5"/>
    <w:rsid w:val="00287CD2"/>
    <w:rsid w:val="00290321"/>
    <w:rsid w:val="00290351"/>
    <w:rsid w:val="002903E3"/>
    <w:rsid w:val="002909C2"/>
    <w:rsid w:val="00290AB6"/>
    <w:rsid w:val="00290C79"/>
    <w:rsid w:val="002916DE"/>
    <w:rsid w:val="00291B41"/>
    <w:rsid w:val="00291C78"/>
    <w:rsid w:val="00292203"/>
    <w:rsid w:val="00292441"/>
    <w:rsid w:val="00292702"/>
    <w:rsid w:val="00292BC8"/>
    <w:rsid w:val="00292CD4"/>
    <w:rsid w:val="0029302A"/>
    <w:rsid w:val="00293693"/>
    <w:rsid w:val="002937CF"/>
    <w:rsid w:val="00294056"/>
    <w:rsid w:val="002943AA"/>
    <w:rsid w:val="002943F6"/>
    <w:rsid w:val="002947CD"/>
    <w:rsid w:val="0029512C"/>
    <w:rsid w:val="00295352"/>
    <w:rsid w:val="002958DD"/>
    <w:rsid w:val="0029599D"/>
    <w:rsid w:val="002964AA"/>
    <w:rsid w:val="002967BC"/>
    <w:rsid w:val="00296D62"/>
    <w:rsid w:val="0029710B"/>
    <w:rsid w:val="00297ECA"/>
    <w:rsid w:val="002A0DEC"/>
    <w:rsid w:val="002A0E91"/>
    <w:rsid w:val="002A1122"/>
    <w:rsid w:val="002A11CD"/>
    <w:rsid w:val="002A27D0"/>
    <w:rsid w:val="002A28F4"/>
    <w:rsid w:val="002A38B1"/>
    <w:rsid w:val="002A3C1E"/>
    <w:rsid w:val="002A4466"/>
    <w:rsid w:val="002A55D6"/>
    <w:rsid w:val="002A6630"/>
    <w:rsid w:val="002A6F58"/>
    <w:rsid w:val="002A72E3"/>
    <w:rsid w:val="002A74FE"/>
    <w:rsid w:val="002A7827"/>
    <w:rsid w:val="002B000D"/>
    <w:rsid w:val="002B05AE"/>
    <w:rsid w:val="002B06F2"/>
    <w:rsid w:val="002B0805"/>
    <w:rsid w:val="002B0E9B"/>
    <w:rsid w:val="002B1192"/>
    <w:rsid w:val="002B1623"/>
    <w:rsid w:val="002B205D"/>
    <w:rsid w:val="002B2475"/>
    <w:rsid w:val="002B2BED"/>
    <w:rsid w:val="002B2D29"/>
    <w:rsid w:val="002B33E6"/>
    <w:rsid w:val="002B3901"/>
    <w:rsid w:val="002B3AE7"/>
    <w:rsid w:val="002B3BEA"/>
    <w:rsid w:val="002B42B4"/>
    <w:rsid w:val="002B4648"/>
    <w:rsid w:val="002B47AA"/>
    <w:rsid w:val="002B49F0"/>
    <w:rsid w:val="002B619F"/>
    <w:rsid w:val="002B697E"/>
    <w:rsid w:val="002B6BCE"/>
    <w:rsid w:val="002B6FFA"/>
    <w:rsid w:val="002B7E43"/>
    <w:rsid w:val="002C0DA1"/>
    <w:rsid w:val="002C18C9"/>
    <w:rsid w:val="002C20EF"/>
    <w:rsid w:val="002C21D5"/>
    <w:rsid w:val="002C28CD"/>
    <w:rsid w:val="002C2F69"/>
    <w:rsid w:val="002C300A"/>
    <w:rsid w:val="002C3C19"/>
    <w:rsid w:val="002C4157"/>
    <w:rsid w:val="002C4385"/>
    <w:rsid w:val="002C5AF2"/>
    <w:rsid w:val="002C6988"/>
    <w:rsid w:val="002C7033"/>
    <w:rsid w:val="002C7735"/>
    <w:rsid w:val="002C7BB7"/>
    <w:rsid w:val="002D05E9"/>
    <w:rsid w:val="002D092B"/>
    <w:rsid w:val="002D17FF"/>
    <w:rsid w:val="002D1AB0"/>
    <w:rsid w:val="002D2084"/>
    <w:rsid w:val="002D21A0"/>
    <w:rsid w:val="002D2D52"/>
    <w:rsid w:val="002D3433"/>
    <w:rsid w:val="002D3E69"/>
    <w:rsid w:val="002D40CE"/>
    <w:rsid w:val="002D5D36"/>
    <w:rsid w:val="002D6313"/>
    <w:rsid w:val="002D6AC2"/>
    <w:rsid w:val="002D7A2F"/>
    <w:rsid w:val="002E0484"/>
    <w:rsid w:val="002E0753"/>
    <w:rsid w:val="002E0F3F"/>
    <w:rsid w:val="002E1154"/>
    <w:rsid w:val="002E152B"/>
    <w:rsid w:val="002E1E37"/>
    <w:rsid w:val="002E2556"/>
    <w:rsid w:val="002E2559"/>
    <w:rsid w:val="002E2564"/>
    <w:rsid w:val="002E2E42"/>
    <w:rsid w:val="002E3AD7"/>
    <w:rsid w:val="002E3BC8"/>
    <w:rsid w:val="002E4414"/>
    <w:rsid w:val="002E47A0"/>
    <w:rsid w:val="002E5998"/>
    <w:rsid w:val="002E6657"/>
    <w:rsid w:val="002E6E7D"/>
    <w:rsid w:val="002E7002"/>
    <w:rsid w:val="002E729B"/>
    <w:rsid w:val="002E784F"/>
    <w:rsid w:val="002E7BE3"/>
    <w:rsid w:val="002F0195"/>
    <w:rsid w:val="002F02D9"/>
    <w:rsid w:val="002F066D"/>
    <w:rsid w:val="002F2C68"/>
    <w:rsid w:val="002F300F"/>
    <w:rsid w:val="002F3E99"/>
    <w:rsid w:val="002F40CF"/>
    <w:rsid w:val="002F42AF"/>
    <w:rsid w:val="002F4352"/>
    <w:rsid w:val="002F49C0"/>
    <w:rsid w:val="002F4A7A"/>
    <w:rsid w:val="002F4E4F"/>
    <w:rsid w:val="002F50F7"/>
    <w:rsid w:val="002F5E40"/>
    <w:rsid w:val="002F5FA6"/>
    <w:rsid w:val="002F650D"/>
    <w:rsid w:val="002F69BE"/>
    <w:rsid w:val="002F7097"/>
    <w:rsid w:val="002F73AD"/>
    <w:rsid w:val="002F742E"/>
    <w:rsid w:val="002F7EF5"/>
    <w:rsid w:val="003002B2"/>
    <w:rsid w:val="00301097"/>
    <w:rsid w:val="0030144E"/>
    <w:rsid w:val="0030152F"/>
    <w:rsid w:val="00301AD0"/>
    <w:rsid w:val="00301AD7"/>
    <w:rsid w:val="00301E11"/>
    <w:rsid w:val="003025A8"/>
    <w:rsid w:val="00303146"/>
    <w:rsid w:val="003037F0"/>
    <w:rsid w:val="00304A84"/>
    <w:rsid w:val="00304E8E"/>
    <w:rsid w:val="003064AB"/>
    <w:rsid w:val="003105E9"/>
    <w:rsid w:val="00310B3A"/>
    <w:rsid w:val="00311472"/>
    <w:rsid w:val="00311718"/>
    <w:rsid w:val="00311FA9"/>
    <w:rsid w:val="003121B8"/>
    <w:rsid w:val="00313111"/>
    <w:rsid w:val="003132C1"/>
    <w:rsid w:val="003137FD"/>
    <w:rsid w:val="003138DE"/>
    <w:rsid w:val="003138FE"/>
    <w:rsid w:val="00313A8E"/>
    <w:rsid w:val="00313DDE"/>
    <w:rsid w:val="003141BF"/>
    <w:rsid w:val="003148AD"/>
    <w:rsid w:val="00314D3E"/>
    <w:rsid w:val="00314EB5"/>
    <w:rsid w:val="00315451"/>
    <w:rsid w:val="003157DF"/>
    <w:rsid w:val="00315B63"/>
    <w:rsid w:val="00315CC6"/>
    <w:rsid w:val="00315DD1"/>
    <w:rsid w:val="00316A00"/>
    <w:rsid w:val="00316D48"/>
    <w:rsid w:val="0031750A"/>
    <w:rsid w:val="00317AA4"/>
    <w:rsid w:val="00317B77"/>
    <w:rsid w:val="00317C4A"/>
    <w:rsid w:val="00320231"/>
    <w:rsid w:val="00320528"/>
    <w:rsid w:val="00320ED3"/>
    <w:rsid w:val="00321459"/>
    <w:rsid w:val="00321931"/>
    <w:rsid w:val="00322EEE"/>
    <w:rsid w:val="00323775"/>
    <w:rsid w:val="00323B01"/>
    <w:rsid w:val="00323B70"/>
    <w:rsid w:val="00324770"/>
    <w:rsid w:val="00324C37"/>
    <w:rsid w:val="0032563B"/>
    <w:rsid w:val="00325F33"/>
    <w:rsid w:val="00326297"/>
    <w:rsid w:val="0032705A"/>
    <w:rsid w:val="00327DB9"/>
    <w:rsid w:val="00330450"/>
    <w:rsid w:val="003304C8"/>
    <w:rsid w:val="0033090A"/>
    <w:rsid w:val="00330BD1"/>
    <w:rsid w:val="00330EED"/>
    <w:rsid w:val="0033114F"/>
    <w:rsid w:val="00331D72"/>
    <w:rsid w:val="00331F57"/>
    <w:rsid w:val="003325E6"/>
    <w:rsid w:val="00332A5E"/>
    <w:rsid w:val="00332EC4"/>
    <w:rsid w:val="0033309F"/>
    <w:rsid w:val="00333297"/>
    <w:rsid w:val="00333A02"/>
    <w:rsid w:val="00333EF4"/>
    <w:rsid w:val="00333F74"/>
    <w:rsid w:val="00334105"/>
    <w:rsid w:val="0033458E"/>
    <w:rsid w:val="00336A6E"/>
    <w:rsid w:val="00336E42"/>
    <w:rsid w:val="00336FEC"/>
    <w:rsid w:val="003375CB"/>
    <w:rsid w:val="00340B55"/>
    <w:rsid w:val="00341CC5"/>
    <w:rsid w:val="00341CE2"/>
    <w:rsid w:val="00342967"/>
    <w:rsid w:val="00342E92"/>
    <w:rsid w:val="00343A10"/>
    <w:rsid w:val="0034420A"/>
    <w:rsid w:val="00344E25"/>
    <w:rsid w:val="00344FC3"/>
    <w:rsid w:val="003451D3"/>
    <w:rsid w:val="0034563D"/>
    <w:rsid w:val="00345CAC"/>
    <w:rsid w:val="00345F16"/>
    <w:rsid w:val="00346480"/>
    <w:rsid w:val="00346D18"/>
    <w:rsid w:val="00347312"/>
    <w:rsid w:val="00347F58"/>
    <w:rsid w:val="003500EF"/>
    <w:rsid w:val="00350798"/>
    <w:rsid w:val="003511A3"/>
    <w:rsid w:val="003512ED"/>
    <w:rsid w:val="00351551"/>
    <w:rsid w:val="00351A6E"/>
    <w:rsid w:val="0035228D"/>
    <w:rsid w:val="003527A0"/>
    <w:rsid w:val="00352A33"/>
    <w:rsid w:val="003534A9"/>
    <w:rsid w:val="00353F25"/>
    <w:rsid w:val="0035584A"/>
    <w:rsid w:val="00355DAD"/>
    <w:rsid w:val="00355E23"/>
    <w:rsid w:val="00355F09"/>
    <w:rsid w:val="00355FEE"/>
    <w:rsid w:val="003560E9"/>
    <w:rsid w:val="00356416"/>
    <w:rsid w:val="00356467"/>
    <w:rsid w:val="003564FF"/>
    <w:rsid w:val="00357DC9"/>
    <w:rsid w:val="003601C2"/>
    <w:rsid w:val="00360407"/>
    <w:rsid w:val="0036049E"/>
    <w:rsid w:val="00360D80"/>
    <w:rsid w:val="0036180A"/>
    <w:rsid w:val="00362A4B"/>
    <w:rsid w:val="00362AF8"/>
    <w:rsid w:val="00363417"/>
    <w:rsid w:val="00363C6B"/>
    <w:rsid w:val="00363ECF"/>
    <w:rsid w:val="0036551A"/>
    <w:rsid w:val="003659A3"/>
    <w:rsid w:val="00366001"/>
    <w:rsid w:val="003674FA"/>
    <w:rsid w:val="00367617"/>
    <w:rsid w:val="00367EDD"/>
    <w:rsid w:val="003702B7"/>
    <w:rsid w:val="00370475"/>
    <w:rsid w:val="00370D07"/>
    <w:rsid w:val="00370F19"/>
    <w:rsid w:val="003715A0"/>
    <w:rsid w:val="00371DAC"/>
    <w:rsid w:val="00372062"/>
    <w:rsid w:val="003720B6"/>
    <w:rsid w:val="0037280B"/>
    <w:rsid w:val="00372B21"/>
    <w:rsid w:val="003730B8"/>
    <w:rsid w:val="003730D5"/>
    <w:rsid w:val="003741A6"/>
    <w:rsid w:val="0037460D"/>
    <w:rsid w:val="003751D1"/>
    <w:rsid w:val="00375C53"/>
    <w:rsid w:val="00375C94"/>
    <w:rsid w:val="00376CC9"/>
    <w:rsid w:val="00377AD8"/>
    <w:rsid w:val="00380676"/>
    <w:rsid w:val="003807C5"/>
    <w:rsid w:val="003808D2"/>
    <w:rsid w:val="003811D2"/>
    <w:rsid w:val="003823BB"/>
    <w:rsid w:val="0038287C"/>
    <w:rsid w:val="003829C3"/>
    <w:rsid w:val="00383041"/>
    <w:rsid w:val="003830FA"/>
    <w:rsid w:val="0038318F"/>
    <w:rsid w:val="003833AD"/>
    <w:rsid w:val="00383CCC"/>
    <w:rsid w:val="00385800"/>
    <w:rsid w:val="00385E7B"/>
    <w:rsid w:val="00385F0C"/>
    <w:rsid w:val="003866C5"/>
    <w:rsid w:val="0038671D"/>
    <w:rsid w:val="00386D09"/>
    <w:rsid w:val="00387085"/>
    <w:rsid w:val="003878D9"/>
    <w:rsid w:val="00387B57"/>
    <w:rsid w:val="00387BEE"/>
    <w:rsid w:val="00387D40"/>
    <w:rsid w:val="00387F7F"/>
    <w:rsid w:val="00390E5F"/>
    <w:rsid w:val="00391257"/>
    <w:rsid w:val="00391728"/>
    <w:rsid w:val="00391956"/>
    <w:rsid w:val="00392AAF"/>
    <w:rsid w:val="00392D62"/>
    <w:rsid w:val="00393472"/>
    <w:rsid w:val="00394BAD"/>
    <w:rsid w:val="00395B76"/>
    <w:rsid w:val="00395E0B"/>
    <w:rsid w:val="00396749"/>
    <w:rsid w:val="00396D9B"/>
    <w:rsid w:val="00396E83"/>
    <w:rsid w:val="00397020"/>
    <w:rsid w:val="00397155"/>
    <w:rsid w:val="0039733C"/>
    <w:rsid w:val="0039795A"/>
    <w:rsid w:val="00397F16"/>
    <w:rsid w:val="00397F4C"/>
    <w:rsid w:val="003A0D4E"/>
    <w:rsid w:val="003A0E6F"/>
    <w:rsid w:val="003A0FAB"/>
    <w:rsid w:val="003A1C65"/>
    <w:rsid w:val="003A2334"/>
    <w:rsid w:val="003A270B"/>
    <w:rsid w:val="003A2C16"/>
    <w:rsid w:val="003A3B6B"/>
    <w:rsid w:val="003A3E9B"/>
    <w:rsid w:val="003A43E2"/>
    <w:rsid w:val="003A44B2"/>
    <w:rsid w:val="003A458A"/>
    <w:rsid w:val="003A4A8C"/>
    <w:rsid w:val="003A4E20"/>
    <w:rsid w:val="003A520D"/>
    <w:rsid w:val="003A743F"/>
    <w:rsid w:val="003A78FF"/>
    <w:rsid w:val="003B0969"/>
    <w:rsid w:val="003B145A"/>
    <w:rsid w:val="003B16ED"/>
    <w:rsid w:val="003B1809"/>
    <w:rsid w:val="003B1C04"/>
    <w:rsid w:val="003B219F"/>
    <w:rsid w:val="003B278D"/>
    <w:rsid w:val="003B36B4"/>
    <w:rsid w:val="003B3A3E"/>
    <w:rsid w:val="003B4155"/>
    <w:rsid w:val="003B44AA"/>
    <w:rsid w:val="003B49BA"/>
    <w:rsid w:val="003B4BD4"/>
    <w:rsid w:val="003B4D8D"/>
    <w:rsid w:val="003B4EBB"/>
    <w:rsid w:val="003B587F"/>
    <w:rsid w:val="003B619D"/>
    <w:rsid w:val="003B6256"/>
    <w:rsid w:val="003B660A"/>
    <w:rsid w:val="003B6E21"/>
    <w:rsid w:val="003B72BF"/>
    <w:rsid w:val="003B7501"/>
    <w:rsid w:val="003B75F5"/>
    <w:rsid w:val="003C187D"/>
    <w:rsid w:val="003C1B3B"/>
    <w:rsid w:val="003C1F42"/>
    <w:rsid w:val="003C2114"/>
    <w:rsid w:val="003C29F3"/>
    <w:rsid w:val="003C2D4D"/>
    <w:rsid w:val="003C2F9D"/>
    <w:rsid w:val="003C34B8"/>
    <w:rsid w:val="003C3729"/>
    <w:rsid w:val="003C3C87"/>
    <w:rsid w:val="003C3F20"/>
    <w:rsid w:val="003C51A1"/>
    <w:rsid w:val="003C59E6"/>
    <w:rsid w:val="003C5C60"/>
    <w:rsid w:val="003C60FC"/>
    <w:rsid w:val="003C63EC"/>
    <w:rsid w:val="003C6C9E"/>
    <w:rsid w:val="003C7484"/>
    <w:rsid w:val="003C7EA7"/>
    <w:rsid w:val="003D0297"/>
    <w:rsid w:val="003D070D"/>
    <w:rsid w:val="003D094A"/>
    <w:rsid w:val="003D0A62"/>
    <w:rsid w:val="003D0DD0"/>
    <w:rsid w:val="003D12D6"/>
    <w:rsid w:val="003D1660"/>
    <w:rsid w:val="003D17DF"/>
    <w:rsid w:val="003D182F"/>
    <w:rsid w:val="003D29C8"/>
    <w:rsid w:val="003D31B7"/>
    <w:rsid w:val="003D36FA"/>
    <w:rsid w:val="003D4569"/>
    <w:rsid w:val="003D5007"/>
    <w:rsid w:val="003D5665"/>
    <w:rsid w:val="003D57C9"/>
    <w:rsid w:val="003D6550"/>
    <w:rsid w:val="003D6CBC"/>
    <w:rsid w:val="003D7249"/>
    <w:rsid w:val="003D72EF"/>
    <w:rsid w:val="003D76B8"/>
    <w:rsid w:val="003D79B7"/>
    <w:rsid w:val="003D7C59"/>
    <w:rsid w:val="003E0998"/>
    <w:rsid w:val="003E25D6"/>
    <w:rsid w:val="003E2752"/>
    <w:rsid w:val="003E28B8"/>
    <w:rsid w:val="003E2DDD"/>
    <w:rsid w:val="003E2EF6"/>
    <w:rsid w:val="003E38A3"/>
    <w:rsid w:val="003E3C94"/>
    <w:rsid w:val="003E3FF6"/>
    <w:rsid w:val="003E48C6"/>
    <w:rsid w:val="003E6107"/>
    <w:rsid w:val="003E7242"/>
    <w:rsid w:val="003E7356"/>
    <w:rsid w:val="003E7C91"/>
    <w:rsid w:val="003F08EF"/>
    <w:rsid w:val="003F1072"/>
    <w:rsid w:val="003F11E9"/>
    <w:rsid w:val="003F1999"/>
    <w:rsid w:val="003F1A00"/>
    <w:rsid w:val="003F1BB6"/>
    <w:rsid w:val="003F22FE"/>
    <w:rsid w:val="003F28A4"/>
    <w:rsid w:val="003F2C10"/>
    <w:rsid w:val="003F3415"/>
    <w:rsid w:val="003F3F16"/>
    <w:rsid w:val="003F5165"/>
    <w:rsid w:val="003F68F1"/>
    <w:rsid w:val="003F6E65"/>
    <w:rsid w:val="003F78B1"/>
    <w:rsid w:val="0040079B"/>
    <w:rsid w:val="00400F5A"/>
    <w:rsid w:val="0040127C"/>
    <w:rsid w:val="00401E2D"/>
    <w:rsid w:val="00402FBA"/>
    <w:rsid w:val="0040364D"/>
    <w:rsid w:val="00403AE2"/>
    <w:rsid w:val="00403B80"/>
    <w:rsid w:val="00404061"/>
    <w:rsid w:val="004044E6"/>
    <w:rsid w:val="0040478F"/>
    <w:rsid w:val="00404DCE"/>
    <w:rsid w:val="00405F9A"/>
    <w:rsid w:val="0040654D"/>
    <w:rsid w:val="00406885"/>
    <w:rsid w:val="00406AF4"/>
    <w:rsid w:val="00410141"/>
    <w:rsid w:val="00410897"/>
    <w:rsid w:val="00410CA2"/>
    <w:rsid w:val="0041144B"/>
    <w:rsid w:val="00412322"/>
    <w:rsid w:val="00413648"/>
    <w:rsid w:val="0041486B"/>
    <w:rsid w:val="0041556F"/>
    <w:rsid w:val="00415846"/>
    <w:rsid w:val="00416258"/>
    <w:rsid w:val="00416AAA"/>
    <w:rsid w:val="00416D7C"/>
    <w:rsid w:val="0041714F"/>
    <w:rsid w:val="004172AD"/>
    <w:rsid w:val="0041740E"/>
    <w:rsid w:val="00417894"/>
    <w:rsid w:val="004200AD"/>
    <w:rsid w:val="004201CE"/>
    <w:rsid w:val="00420953"/>
    <w:rsid w:val="00420E26"/>
    <w:rsid w:val="00420EEC"/>
    <w:rsid w:val="00421AC5"/>
    <w:rsid w:val="00421C78"/>
    <w:rsid w:val="004223A3"/>
    <w:rsid w:val="004229BA"/>
    <w:rsid w:val="00422DA4"/>
    <w:rsid w:val="0042436B"/>
    <w:rsid w:val="00424DF3"/>
    <w:rsid w:val="004251A2"/>
    <w:rsid w:val="00425401"/>
    <w:rsid w:val="0042597F"/>
    <w:rsid w:val="00425A6D"/>
    <w:rsid w:val="0042683B"/>
    <w:rsid w:val="00427038"/>
    <w:rsid w:val="004272E6"/>
    <w:rsid w:val="00427520"/>
    <w:rsid w:val="0042794E"/>
    <w:rsid w:val="004279EE"/>
    <w:rsid w:val="004304FB"/>
    <w:rsid w:val="00430E1F"/>
    <w:rsid w:val="00430F63"/>
    <w:rsid w:val="00430FDB"/>
    <w:rsid w:val="004318D6"/>
    <w:rsid w:val="00431A89"/>
    <w:rsid w:val="00431C3E"/>
    <w:rsid w:val="00432041"/>
    <w:rsid w:val="00432E60"/>
    <w:rsid w:val="00433015"/>
    <w:rsid w:val="0043428C"/>
    <w:rsid w:val="00434F6F"/>
    <w:rsid w:val="004351F1"/>
    <w:rsid w:val="00435BE2"/>
    <w:rsid w:val="00435F3B"/>
    <w:rsid w:val="00435FB0"/>
    <w:rsid w:val="004360F0"/>
    <w:rsid w:val="00436EFA"/>
    <w:rsid w:val="00437608"/>
    <w:rsid w:val="00437D69"/>
    <w:rsid w:val="00437DDD"/>
    <w:rsid w:val="00441A74"/>
    <w:rsid w:val="00441D6A"/>
    <w:rsid w:val="004426E5"/>
    <w:rsid w:val="00442B04"/>
    <w:rsid w:val="00442E70"/>
    <w:rsid w:val="00443662"/>
    <w:rsid w:val="0044369D"/>
    <w:rsid w:val="0044387A"/>
    <w:rsid w:val="004438A0"/>
    <w:rsid w:val="00443CB0"/>
    <w:rsid w:val="004442E7"/>
    <w:rsid w:val="004465CF"/>
    <w:rsid w:val="00446A33"/>
    <w:rsid w:val="00446D16"/>
    <w:rsid w:val="0044781E"/>
    <w:rsid w:val="00447BFC"/>
    <w:rsid w:val="004505AA"/>
    <w:rsid w:val="004509BA"/>
    <w:rsid w:val="00451EE1"/>
    <w:rsid w:val="00451FFF"/>
    <w:rsid w:val="0045270D"/>
    <w:rsid w:val="0045279B"/>
    <w:rsid w:val="00453363"/>
    <w:rsid w:val="00454A54"/>
    <w:rsid w:val="00454E12"/>
    <w:rsid w:val="00455CE4"/>
    <w:rsid w:val="00455F06"/>
    <w:rsid w:val="00456508"/>
    <w:rsid w:val="0045668D"/>
    <w:rsid w:val="004573AA"/>
    <w:rsid w:val="004603CD"/>
    <w:rsid w:val="0046044E"/>
    <w:rsid w:val="0046186F"/>
    <w:rsid w:val="00462052"/>
    <w:rsid w:val="00462325"/>
    <w:rsid w:val="004630D0"/>
    <w:rsid w:val="00463D60"/>
    <w:rsid w:val="00463F88"/>
    <w:rsid w:val="00464C71"/>
    <w:rsid w:val="00464CDE"/>
    <w:rsid w:val="00466DC7"/>
    <w:rsid w:val="00467ADD"/>
    <w:rsid w:val="00467D9A"/>
    <w:rsid w:val="00471BC0"/>
    <w:rsid w:val="00471BD6"/>
    <w:rsid w:val="00471D64"/>
    <w:rsid w:val="00471F08"/>
    <w:rsid w:val="00472180"/>
    <w:rsid w:val="00474541"/>
    <w:rsid w:val="00474E99"/>
    <w:rsid w:val="00475603"/>
    <w:rsid w:val="00475B4A"/>
    <w:rsid w:val="00475F37"/>
    <w:rsid w:val="0047601B"/>
    <w:rsid w:val="004761B6"/>
    <w:rsid w:val="004763A9"/>
    <w:rsid w:val="00476BD7"/>
    <w:rsid w:val="00477C41"/>
    <w:rsid w:val="00477F3A"/>
    <w:rsid w:val="0048005E"/>
    <w:rsid w:val="004802BF"/>
    <w:rsid w:val="0048035E"/>
    <w:rsid w:val="00481158"/>
    <w:rsid w:val="00481649"/>
    <w:rsid w:val="004828D7"/>
    <w:rsid w:val="004831C5"/>
    <w:rsid w:val="004836EF"/>
    <w:rsid w:val="004838A0"/>
    <w:rsid w:val="00483BFA"/>
    <w:rsid w:val="00483E0D"/>
    <w:rsid w:val="004841AB"/>
    <w:rsid w:val="00484657"/>
    <w:rsid w:val="00484AEE"/>
    <w:rsid w:val="00484FF3"/>
    <w:rsid w:val="004852A0"/>
    <w:rsid w:val="004863F0"/>
    <w:rsid w:val="004902B8"/>
    <w:rsid w:val="00490C47"/>
    <w:rsid w:val="004919CC"/>
    <w:rsid w:val="00492973"/>
    <w:rsid w:val="00492FA8"/>
    <w:rsid w:val="004933C0"/>
    <w:rsid w:val="004939EC"/>
    <w:rsid w:val="00493BAC"/>
    <w:rsid w:val="00494240"/>
    <w:rsid w:val="00494276"/>
    <w:rsid w:val="00494EF8"/>
    <w:rsid w:val="004962FC"/>
    <w:rsid w:val="004963E7"/>
    <w:rsid w:val="00496647"/>
    <w:rsid w:val="00496E0B"/>
    <w:rsid w:val="004976E2"/>
    <w:rsid w:val="004A00BE"/>
    <w:rsid w:val="004A058E"/>
    <w:rsid w:val="004A0ACF"/>
    <w:rsid w:val="004A12FC"/>
    <w:rsid w:val="004A132A"/>
    <w:rsid w:val="004A1AE1"/>
    <w:rsid w:val="004A1B9B"/>
    <w:rsid w:val="004A2258"/>
    <w:rsid w:val="004A2562"/>
    <w:rsid w:val="004A280F"/>
    <w:rsid w:val="004A2901"/>
    <w:rsid w:val="004A2EDE"/>
    <w:rsid w:val="004A3F33"/>
    <w:rsid w:val="004A3F5A"/>
    <w:rsid w:val="004A4113"/>
    <w:rsid w:val="004A4EDC"/>
    <w:rsid w:val="004A4FBD"/>
    <w:rsid w:val="004A539F"/>
    <w:rsid w:val="004A58D5"/>
    <w:rsid w:val="004A657C"/>
    <w:rsid w:val="004A67D1"/>
    <w:rsid w:val="004A72E0"/>
    <w:rsid w:val="004A74EC"/>
    <w:rsid w:val="004A78DB"/>
    <w:rsid w:val="004B0435"/>
    <w:rsid w:val="004B0648"/>
    <w:rsid w:val="004B0B69"/>
    <w:rsid w:val="004B19EE"/>
    <w:rsid w:val="004B1F7C"/>
    <w:rsid w:val="004B1F84"/>
    <w:rsid w:val="004B2955"/>
    <w:rsid w:val="004B5635"/>
    <w:rsid w:val="004B5F38"/>
    <w:rsid w:val="004B609F"/>
    <w:rsid w:val="004B6864"/>
    <w:rsid w:val="004B6D7A"/>
    <w:rsid w:val="004B77FA"/>
    <w:rsid w:val="004B791E"/>
    <w:rsid w:val="004B79D4"/>
    <w:rsid w:val="004B7AF8"/>
    <w:rsid w:val="004B7D1F"/>
    <w:rsid w:val="004C0751"/>
    <w:rsid w:val="004C0FC1"/>
    <w:rsid w:val="004C10CC"/>
    <w:rsid w:val="004C1626"/>
    <w:rsid w:val="004C2002"/>
    <w:rsid w:val="004C27B5"/>
    <w:rsid w:val="004C3634"/>
    <w:rsid w:val="004C3B53"/>
    <w:rsid w:val="004C4E3D"/>
    <w:rsid w:val="004C52DA"/>
    <w:rsid w:val="004C5567"/>
    <w:rsid w:val="004C5F79"/>
    <w:rsid w:val="004C7039"/>
    <w:rsid w:val="004C75D0"/>
    <w:rsid w:val="004C762C"/>
    <w:rsid w:val="004C777C"/>
    <w:rsid w:val="004D034E"/>
    <w:rsid w:val="004D0F3A"/>
    <w:rsid w:val="004D10BD"/>
    <w:rsid w:val="004D183E"/>
    <w:rsid w:val="004D1984"/>
    <w:rsid w:val="004D1B8E"/>
    <w:rsid w:val="004D2142"/>
    <w:rsid w:val="004D29E7"/>
    <w:rsid w:val="004D2A2C"/>
    <w:rsid w:val="004D2B23"/>
    <w:rsid w:val="004D2BA6"/>
    <w:rsid w:val="004D2F20"/>
    <w:rsid w:val="004D3D06"/>
    <w:rsid w:val="004D3DC2"/>
    <w:rsid w:val="004D3E36"/>
    <w:rsid w:val="004D4052"/>
    <w:rsid w:val="004D434C"/>
    <w:rsid w:val="004D46BD"/>
    <w:rsid w:val="004D4868"/>
    <w:rsid w:val="004D4944"/>
    <w:rsid w:val="004D4BCC"/>
    <w:rsid w:val="004D546A"/>
    <w:rsid w:val="004D5951"/>
    <w:rsid w:val="004D5B34"/>
    <w:rsid w:val="004D5C22"/>
    <w:rsid w:val="004D643B"/>
    <w:rsid w:val="004D70EC"/>
    <w:rsid w:val="004D747F"/>
    <w:rsid w:val="004D7927"/>
    <w:rsid w:val="004D7BD4"/>
    <w:rsid w:val="004D7F0A"/>
    <w:rsid w:val="004E14B6"/>
    <w:rsid w:val="004E174F"/>
    <w:rsid w:val="004E1EC8"/>
    <w:rsid w:val="004E1F8E"/>
    <w:rsid w:val="004E2380"/>
    <w:rsid w:val="004E4333"/>
    <w:rsid w:val="004E4584"/>
    <w:rsid w:val="004E4593"/>
    <w:rsid w:val="004E4B87"/>
    <w:rsid w:val="004E4E6D"/>
    <w:rsid w:val="004E5281"/>
    <w:rsid w:val="004E53ED"/>
    <w:rsid w:val="004E5EE1"/>
    <w:rsid w:val="004E6003"/>
    <w:rsid w:val="004E6B13"/>
    <w:rsid w:val="004E6EB8"/>
    <w:rsid w:val="004E76CC"/>
    <w:rsid w:val="004E789E"/>
    <w:rsid w:val="004E7E1B"/>
    <w:rsid w:val="004F020C"/>
    <w:rsid w:val="004F0277"/>
    <w:rsid w:val="004F108E"/>
    <w:rsid w:val="004F14B7"/>
    <w:rsid w:val="004F1776"/>
    <w:rsid w:val="004F194C"/>
    <w:rsid w:val="004F1DE7"/>
    <w:rsid w:val="004F2057"/>
    <w:rsid w:val="004F243F"/>
    <w:rsid w:val="004F2B1C"/>
    <w:rsid w:val="004F2DB5"/>
    <w:rsid w:val="004F329E"/>
    <w:rsid w:val="004F32C1"/>
    <w:rsid w:val="004F341F"/>
    <w:rsid w:val="004F35E6"/>
    <w:rsid w:val="004F3852"/>
    <w:rsid w:val="004F3D91"/>
    <w:rsid w:val="004F44F5"/>
    <w:rsid w:val="004F4DCA"/>
    <w:rsid w:val="004F562E"/>
    <w:rsid w:val="004F6394"/>
    <w:rsid w:val="004F66B9"/>
    <w:rsid w:val="004F6826"/>
    <w:rsid w:val="004F685A"/>
    <w:rsid w:val="004F6C1D"/>
    <w:rsid w:val="005002EC"/>
    <w:rsid w:val="0050051E"/>
    <w:rsid w:val="00500BFA"/>
    <w:rsid w:val="0050141E"/>
    <w:rsid w:val="00501B40"/>
    <w:rsid w:val="00501E9C"/>
    <w:rsid w:val="005025F2"/>
    <w:rsid w:val="00503261"/>
    <w:rsid w:val="005032A1"/>
    <w:rsid w:val="0050352B"/>
    <w:rsid w:val="00503B7E"/>
    <w:rsid w:val="00503D31"/>
    <w:rsid w:val="00503EFB"/>
    <w:rsid w:val="00505375"/>
    <w:rsid w:val="00505AD8"/>
    <w:rsid w:val="00505BAC"/>
    <w:rsid w:val="00506BDC"/>
    <w:rsid w:val="00506EA2"/>
    <w:rsid w:val="00507524"/>
    <w:rsid w:val="00507BF2"/>
    <w:rsid w:val="00507C8F"/>
    <w:rsid w:val="00507EC9"/>
    <w:rsid w:val="0051018B"/>
    <w:rsid w:val="00510AF7"/>
    <w:rsid w:val="00510B96"/>
    <w:rsid w:val="00510BA9"/>
    <w:rsid w:val="00511162"/>
    <w:rsid w:val="00512502"/>
    <w:rsid w:val="0051315B"/>
    <w:rsid w:val="0051332A"/>
    <w:rsid w:val="00514120"/>
    <w:rsid w:val="005160DB"/>
    <w:rsid w:val="00516709"/>
    <w:rsid w:val="00516954"/>
    <w:rsid w:val="00516D64"/>
    <w:rsid w:val="00517E29"/>
    <w:rsid w:val="00517E95"/>
    <w:rsid w:val="00517F07"/>
    <w:rsid w:val="00517FAF"/>
    <w:rsid w:val="00520EDB"/>
    <w:rsid w:val="00521123"/>
    <w:rsid w:val="00521548"/>
    <w:rsid w:val="0052154E"/>
    <w:rsid w:val="0052219F"/>
    <w:rsid w:val="00522C28"/>
    <w:rsid w:val="005232AA"/>
    <w:rsid w:val="00525203"/>
    <w:rsid w:val="00525497"/>
    <w:rsid w:val="005256F3"/>
    <w:rsid w:val="00526741"/>
    <w:rsid w:val="00526A2C"/>
    <w:rsid w:val="0052714A"/>
    <w:rsid w:val="005303BE"/>
    <w:rsid w:val="005310D8"/>
    <w:rsid w:val="005315BB"/>
    <w:rsid w:val="00532DA7"/>
    <w:rsid w:val="00534FC2"/>
    <w:rsid w:val="00535872"/>
    <w:rsid w:val="005363C8"/>
    <w:rsid w:val="00536A5F"/>
    <w:rsid w:val="005372E2"/>
    <w:rsid w:val="00537883"/>
    <w:rsid w:val="005408DC"/>
    <w:rsid w:val="00540DE2"/>
    <w:rsid w:val="00541103"/>
    <w:rsid w:val="00541B6F"/>
    <w:rsid w:val="00544469"/>
    <w:rsid w:val="00544E84"/>
    <w:rsid w:val="0054537F"/>
    <w:rsid w:val="0054569E"/>
    <w:rsid w:val="00545BA8"/>
    <w:rsid w:val="005460A8"/>
    <w:rsid w:val="00546395"/>
    <w:rsid w:val="005469A2"/>
    <w:rsid w:val="00546DE7"/>
    <w:rsid w:val="00547836"/>
    <w:rsid w:val="00547B29"/>
    <w:rsid w:val="00547B88"/>
    <w:rsid w:val="005506EB"/>
    <w:rsid w:val="005511B8"/>
    <w:rsid w:val="005523ED"/>
    <w:rsid w:val="005527F3"/>
    <w:rsid w:val="00552F01"/>
    <w:rsid w:val="0055423D"/>
    <w:rsid w:val="005542D8"/>
    <w:rsid w:val="005549C9"/>
    <w:rsid w:val="00554F31"/>
    <w:rsid w:val="00555286"/>
    <w:rsid w:val="00556110"/>
    <w:rsid w:val="00556157"/>
    <w:rsid w:val="005562AC"/>
    <w:rsid w:val="0055670E"/>
    <w:rsid w:val="00556FBD"/>
    <w:rsid w:val="005573C0"/>
    <w:rsid w:val="005604C7"/>
    <w:rsid w:val="005605FE"/>
    <w:rsid w:val="00560A82"/>
    <w:rsid w:val="00560C80"/>
    <w:rsid w:val="00561741"/>
    <w:rsid w:val="00561C3E"/>
    <w:rsid w:val="00561D11"/>
    <w:rsid w:val="00561E73"/>
    <w:rsid w:val="00562208"/>
    <w:rsid w:val="00562D3E"/>
    <w:rsid w:val="00562DDA"/>
    <w:rsid w:val="005631CB"/>
    <w:rsid w:val="0056384D"/>
    <w:rsid w:val="00565F05"/>
    <w:rsid w:val="0056644B"/>
    <w:rsid w:val="0056677F"/>
    <w:rsid w:val="0057011E"/>
    <w:rsid w:val="0057041F"/>
    <w:rsid w:val="005704CE"/>
    <w:rsid w:val="005704ED"/>
    <w:rsid w:val="005705B2"/>
    <w:rsid w:val="005720DF"/>
    <w:rsid w:val="0057230F"/>
    <w:rsid w:val="005723A0"/>
    <w:rsid w:val="005728C9"/>
    <w:rsid w:val="00572C0E"/>
    <w:rsid w:val="0057317F"/>
    <w:rsid w:val="00574430"/>
    <w:rsid w:val="0057451B"/>
    <w:rsid w:val="00574BA5"/>
    <w:rsid w:val="00575B43"/>
    <w:rsid w:val="00575E37"/>
    <w:rsid w:val="0057637B"/>
    <w:rsid w:val="0057775E"/>
    <w:rsid w:val="00577BB5"/>
    <w:rsid w:val="00580490"/>
    <w:rsid w:val="00580FB2"/>
    <w:rsid w:val="005828BF"/>
    <w:rsid w:val="00582CFE"/>
    <w:rsid w:val="00582F9B"/>
    <w:rsid w:val="00583042"/>
    <w:rsid w:val="00583753"/>
    <w:rsid w:val="005852FC"/>
    <w:rsid w:val="00585DBA"/>
    <w:rsid w:val="00586279"/>
    <w:rsid w:val="00586343"/>
    <w:rsid w:val="005865B7"/>
    <w:rsid w:val="005879E3"/>
    <w:rsid w:val="00587B39"/>
    <w:rsid w:val="00587FFE"/>
    <w:rsid w:val="0058F6E9"/>
    <w:rsid w:val="0059040F"/>
    <w:rsid w:val="00591541"/>
    <w:rsid w:val="00591B84"/>
    <w:rsid w:val="00592E11"/>
    <w:rsid w:val="005936CA"/>
    <w:rsid w:val="00593F39"/>
    <w:rsid w:val="005948B5"/>
    <w:rsid w:val="0059505C"/>
    <w:rsid w:val="00596680"/>
    <w:rsid w:val="0059684C"/>
    <w:rsid w:val="005A0104"/>
    <w:rsid w:val="005A0160"/>
    <w:rsid w:val="005A03EF"/>
    <w:rsid w:val="005A042F"/>
    <w:rsid w:val="005A0723"/>
    <w:rsid w:val="005A0AFA"/>
    <w:rsid w:val="005A119E"/>
    <w:rsid w:val="005A1429"/>
    <w:rsid w:val="005A1A0F"/>
    <w:rsid w:val="005A2AA2"/>
    <w:rsid w:val="005A2CDF"/>
    <w:rsid w:val="005A36B1"/>
    <w:rsid w:val="005A3EB9"/>
    <w:rsid w:val="005A4236"/>
    <w:rsid w:val="005A4DD9"/>
    <w:rsid w:val="005A4DDC"/>
    <w:rsid w:val="005A503E"/>
    <w:rsid w:val="005A509C"/>
    <w:rsid w:val="005A612A"/>
    <w:rsid w:val="005A68D6"/>
    <w:rsid w:val="005A6950"/>
    <w:rsid w:val="005A7220"/>
    <w:rsid w:val="005A799F"/>
    <w:rsid w:val="005A7E59"/>
    <w:rsid w:val="005B037E"/>
    <w:rsid w:val="005B03F6"/>
    <w:rsid w:val="005B09D5"/>
    <w:rsid w:val="005B10A1"/>
    <w:rsid w:val="005B156B"/>
    <w:rsid w:val="005B1D11"/>
    <w:rsid w:val="005B255C"/>
    <w:rsid w:val="005B2ACE"/>
    <w:rsid w:val="005B2E53"/>
    <w:rsid w:val="005B45B4"/>
    <w:rsid w:val="005B485C"/>
    <w:rsid w:val="005B4D0B"/>
    <w:rsid w:val="005B5F1B"/>
    <w:rsid w:val="005B64A9"/>
    <w:rsid w:val="005B71E5"/>
    <w:rsid w:val="005B7259"/>
    <w:rsid w:val="005B767B"/>
    <w:rsid w:val="005B7A15"/>
    <w:rsid w:val="005C0012"/>
    <w:rsid w:val="005C0850"/>
    <w:rsid w:val="005C08A5"/>
    <w:rsid w:val="005C0AF6"/>
    <w:rsid w:val="005C11DA"/>
    <w:rsid w:val="005C12EF"/>
    <w:rsid w:val="005C139E"/>
    <w:rsid w:val="005C16D5"/>
    <w:rsid w:val="005C174F"/>
    <w:rsid w:val="005C1C67"/>
    <w:rsid w:val="005C3242"/>
    <w:rsid w:val="005C36CC"/>
    <w:rsid w:val="005C3DCF"/>
    <w:rsid w:val="005C4B9E"/>
    <w:rsid w:val="005C5D5B"/>
    <w:rsid w:val="005C5EE2"/>
    <w:rsid w:val="005C63F7"/>
    <w:rsid w:val="005C65CB"/>
    <w:rsid w:val="005C6BCE"/>
    <w:rsid w:val="005C7EF3"/>
    <w:rsid w:val="005D0317"/>
    <w:rsid w:val="005D038C"/>
    <w:rsid w:val="005D0548"/>
    <w:rsid w:val="005D06EE"/>
    <w:rsid w:val="005D0CC9"/>
    <w:rsid w:val="005D148A"/>
    <w:rsid w:val="005D14D7"/>
    <w:rsid w:val="005D15EF"/>
    <w:rsid w:val="005D1BA8"/>
    <w:rsid w:val="005D1E4B"/>
    <w:rsid w:val="005D1FDA"/>
    <w:rsid w:val="005D223C"/>
    <w:rsid w:val="005D2C63"/>
    <w:rsid w:val="005D45A8"/>
    <w:rsid w:val="005D4C6C"/>
    <w:rsid w:val="005D660A"/>
    <w:rsid w:val="005D6FDC"/>
    <w:rsid w:val="005D7016"/>
    <w:rsid w:val="005D701E"/>
    <w:rsid w:val="005D7645"/>
    <w:rsid w:val="005D7C5B"/>
    <w:rsid w:val="005E0206"/>
    <w:rsid w:val="005E0B2D"/>
    <w:rsid w:val="005E10BE"/>
    <w:rsid w:val="005E1625"/>
    <w:rsid w:val="005E1698"/>
    <w:rsid w:val="005E2A23"/>
    <w:rsid w:val="005E3083"/>
    <w:rsid w:val="005E3475"/>
    <w:rsid w:val="005E4750"/>
    <w:rsid w:val="005E5C91"/>
    <w:rsid w:val="005E7BFF"/>
    <w:rsid w:val="005F0EFC"/>
    <w:rsid w:val="005F1D2B"/>
    <w:rsid w:val="005F227D"/>
    <w:rsid w:val="005F2769"/>
    <w:rsid w:val="005F3306"/>
    <w:rsid w:val="005F38F6"/>
    <w:rsid w:val="005F404D"/>
    <w:rsid w:val="005F49D4"/>
    <w:rsid w:val="005F4ABA"/>
    <w:rsid w:val="005F4EB3"/>
    <w:rsid w:val="005F5231"/>
    <w:rsid w:val="005F5BEA"/>
    <w:rsid w:val="005F5F34"/>
    <w:rsid w:val="005F61EB"/>
    <w:rsid w:val="005F6816"/>
    <w:rsid w:val="005F6CCC"/>
    <w:rsid w:val="005F7957"/>
    <w:rsid w:val="00600089"/>
    <w:rsid w:val="0060097A"/>
    <w:rsid w:val="00601367"/>
    <w:rsid w:val="00601B8A"/>
    <w:rsid w:val="00602928"/>
    <w:rsid w:val="0060317C"/>
    <w:rsid w:val="006031F7"/>
    <w:rsid w:val="00603837"/>
    <w:rsid w:val="00604704"/>
    <w:rsid w:val="006059CF"/>
    <w:rsid w:val="00605B80"/>
    <w:rsid w:val="00605C4E"/>
    <w:rsid w:val="00605F17"/>
    <w:rsid w:val="00605F19"/>
    <w:rsid w:val="006061CB"/>
    <w:rsid w:val="00606991"/>
    <w:rsid w:val="00606F3E"/>
    <w:rsid w:val="00607516"/>
    <w:rsid w:val="00607851"/>
    <w:rsid w:val="0061020F"/>
    <w:rsid w:val="00610FE3"/>
    <w:rsid w:val="00611854"/>
    <w:rsid w:val="00612108"/>
    <w:rsid w:val="00613188"/>
    <w:rsid w:val="006135B9"/>
    <w:rsid w:val="006146DE"/>
    <w:rsid w:val="00614A7F"/>
    <w:rsid w:val="00614B11"/>
    <w:rsid w:val="00616052"/>
    <w:rsid w:val="00616352"/>
    <w:rsid w:val="00616610"/>
    <w:rsid w:val="00617B41"/>
    <w:rsid w:val="00620603"/>
    <w:rsid w:val="0062178E"/>
    <w:rsid w:val="0062274A"/>
    <w:rsid w:val="006229AC"/>
    <w:rsid w:val="00622D4E"/>
    <w:rsid w:val="006234BD"/>
    <w:rsid w:val="0062351A"/>
    <w:rsid w:val="00623C06"/>
    <w:rsid w:val="00624147"/>
    <w:rsid w:val="00624594"/>
    <w:rsid w:val="00624AFA"/>
    <w:rsid w:val="00624CE0"/>
    <w:rsid w:val="006257C0"/>
    <w:rsid w:val="00625D3E"/>
    <w:rsid w:val="006270C4"/>
    <w:rsid w:val="006275DC"/>
    <w:rsid w:val="0063244F"/>
    <w:rsid w:val="00632BFA"/>
    <w:rsid w:val="00633082"/>
    <w:rsid w:val="0063373B"/>
    <w:rsid w:val="006340A1"/>
    <w:rsid w:val="006354F7"/>
    <w:rsid w:val="00635DE5"/>
    <w:rsid w:val="00635E6B"/>
    <w:rsid w:val="00635E91"/>
    <w:rsid w:val="00636A4F"/>
    <w:rsid w:val="00636BE5"/>
    <w:rsid w:val="00636DE8"/>
    <w:rsid w:val="00637B4E"/>
    <w:rsid w:val="0064051B"/>
    <w:rsid w:val="00640936"/>
    <w:rsid w:val="00640D99"/>
    <w:rsid w:val="0064124B"/>
    <w:rsid w:val="006414D0"/>
    <w:rsid w:val="006415D4"/>
    <w:rsid w:val="00641628"/>
    <w:rsid w:val="006417C7"/>
    <w:rsid w:val="0064182A"/>
    <w:rsid w:val="00642626"/>
    <w:rsid w:val="00642F87"/>
    <w:rsid w:val="00643722"/>
    <w:rsid w:val="00643841"/>
    <w:rsid w:val="00643856"/>
    <w:rsid w:val="006438BD"/>
    <w:rsid w:val="00643DBD"/>
    <w:rsid w:val="00643F05"/>
    <w:rsid w:val="0064405B"/>
    <w:rsid w:val="00644124"/>
    <w:rsid w:val="00644AFD"/>
    <w:rsid w:val="00644E76"/>
    <w:rsid w:val="00645390"/>
    <w:rsid w:val="00645E4E"/>
    <w:rsid w:val="00646299"/>
    <w:rsid w:val="0065009B"/>
    <w:rsid w:val="00650108"/>
    <w:rsid w:val="00650229"/>
    <w:rsid w:val="00651421"/>
    <w:rsid w:val="00651A99"/>
    <w:rsid w:val="00651E55"/>
    <w:rsid w:val="00652614"/>
    <w:rsid w:val="00653E1F"/>
    <w:rsid w:val="0065425F"/>
    <w:rsid w:val="006543F1"/>
    <w:rsid w:val="00654508"/>
    <w:rsid w:val="006548FB"/>
    <w:rsid w:val="00654B4D"/>
    <w:rsid w:val="00654C37"/>
    <w:rsid w:val="00654C67"/>
    <w:rsid w:val="00654DC5"/>
    <w:rsid w:val="00655BD0"/>
    <w:rsid w:val="00655ED9"/>
    <w:rsid w:val="00656054"/>
    <w:rsid w:val="006563E7"/>
    <w:rsid w:val="0065683C"/>
    <w:rsid w:val="006608B6"/>
    <w:rsid w:val="0066107E"/>
    <w:rsid w:val="00661A16"/>
    <w:rsid w:val="00661AB5"/>
    <w:rsid w:val="006626DA"/>
    <w:rsid w:val="00662F56"/>
    <w:rsid w:val="0066332C"/>
    <w:rsid w:val="00663EEC"/>
    <w:rsid w:val="00664252"/>
    <w:rsid w:val="00664A9C"/>
    <w:rsid w:val="00665AE6"/>
    <w:rsid w:val="00665CF5"/>
    <w:rsid w:val="0066684D"/>
    <w:rsid w:val="006668F7"/>
    <w:rsid w:val="00666A6F"/>
    <w:rsid w:val="00666E06"/>
    <w:rsid w:val="006676FE"/>
    <w:rsid w:val="00667DC5"/>
    <w:rsid w:val="006704B6"/>
    <w:rsid w:val="00671089"/>
    <w:rsid w:val="0067134F"/>
    <w:rsid w:val="006713AE"/>
    <w:rsid w:val="00672006"/>
    <w:rsid w:val="006722DE"/>
    <w:rsid w:val="00672A08"/>
    <w:rsid w:val="00672A3B"/>
    <w:rsid w:val="00673EC7"/>
    <w:rsid w:val="00674440"/>
    <w:rsid w:val="0067448B"/>
    <w:rsid w:val="006747DA"/>
    <w:rsid w:val="00674C8B"/>
    <w:rsid w:val="00674F6E"/>
    <w:rsid w:val="006759FE"/>
    <w:rsid w:val="00675DA0"/>
    <w:rsid w:val="00676566"/>
    <w:rsid w:val="006766ED"/>
    <w:rsid w:val="00676DEA"/>
    <w:rsid w:val="00677C24"/>
    <w:rsid w:val="0068063E"/>
    <w:rsid w:val="00680B68"/>
    <w:rsid w:val="00680F0C"/>
    <w:rsid w:val="00681005"/>
    <w:rsid w:val="00681C74"/>
    <w:rsid w:val="00681D7B"/>
    <w:rsid w:val="00682110"/>
    <w:rsid w:val="006822F9"/>
    <w:rsid w:val="006835D1"/>
    <w:rsid w:val="00684681"/>
    <w:rsid w:val="00684989"/>
    <w:rsid w:val="00684C52"/>
    <w:rsid w:val="00684DAC"/>
    <w:rsid w:val="00684FAF"/>
    <w:rsid w:val="00685303"/>
    <w:rsid w:val="0068552C"/>
    <w:rsid w:val="006865D5"/>
    <w:rsid w:val="00686F9B"/>
    <w:rsid w:val="006878D8"/>
    <w:rsid w:val="00687CDE"/>
    <w:rsid w:val="00690251"/>
    <w:rsid w:val="00690BB9"/>
    <w:rsid w:val="006919FF"/>
    <w:rsid w:val="00691B0F"/>
    <w:rsid w:val="006922C6"/>
    <w:rsid w:val="006925C3"/>
    <w:rsid w:val="0069361F"/>
    <w:rsid w:val="006937C5"/>
    <w:rsid w:val="00693B64"/>
    <w:rsid w:val="00693E46"/>
    <w:rsid w:val="006955B7"/>
    <w:rsid w:val="006959EB"/>
    <w:rsid w:val="006961C0"/>
    <w:rsid w:val="00696576"/>
    <w:rsid w:val="006968AB"/>
    <w:rsid w:val="00696B65"/>
    <w:rsid w:val="00697A3D"/>
    <w:rsid w:val="00697C13"/>
    <w:rsid w:val="00697C15"/>
    <w:rsid w:val="006A0D88"/>
    <w:rsid w:val="006A0EC9"/>
    <w:rsid w:val="006A3289"/>
    <w:rsid w:val="006A42D7"/>
    <w:rsid w:val="006A435B"/>
    <w:rsid w:val="006A4645"/>
    <w:rsid w:val="006A51DD"/>
    <w:rsid w:val="006A65EA"/>
    <w:rsid w:val="006A7793"/>
    <w:rsid w:val="006B03FE"/>
    <w:rsid w:val="006B0C27"/>
    <w:rsid w:val="006B0D6C"/>
    <w:rsid w:val="006B1205"/>
    <w:rsid w:val="006B1DF2"/>
    <w:rsid w:val="006B1E0C"/>
    <w:rsid w:val="006B22E7"/>
    <w:rsid w:val="006B3CA7"/>
    <w:rsid w:val="006B3D5E"/>
    <w:rsid w:val="006B3E86"/>
    <w:rsid w:val="006B3EBB"/>
    <w:rsid w:val="006B51D0"/>
    <w:rsid w:val="006B5917"/>
    <w:rsid w:val="006B5AC6"/>
    <w:rsid w:val="006B778A"/>
    <w:rsid w:val="006B79C1"/>
    <w:rsid w:val="006B7A05"/>
    <w:rsid w:val="006C00A5"/>
    <w:rsid w:val="006C0930"/>
    <w:rsid w:val="006C0E8C"/>
    <w:rsid w:val="006C1444"/>
    <w:rsid w:val="006C14B7"/>
    <w:rsid w:val="006C158D"/>
    <w:rsid w:val="006C21A2"/>
    <w:rsid w:val="006C21FA"/>
    <w:rsid w:val="006C2347"/>
    <w:rsid w:val="006C2421"/>
    <w:rsid w:val="006C2A6E"/>
    <w:rsid w:val="006C31A9"/>
    <w:rsid w:val="006C3EC3"/>
    <w:rsid w:val="006C443F"/>
    <w:rsid w:val="006C53D5"/>
    <w:rsid w:val="006C6086"/>
    <w:rsid w:val="006C68C2"/>
    <w:rsid w:val="006C750F"/>
    <w:rsid w:val="006C7779"/>
    <w:rsid w:val="006D1437"/>
    <w:rsid w:val="006D154E"/>
    <w:rsid w:val="006D26AB"/>
    <w:rsid w:val="006D33FF"/>
    <w:rsid w:val="006D3E51"/>
    <w:rsid w:val="006D3F2B"/>
    <w:rsid w:val="006D4696"/>
    <w:rsid w:val="006D542C"/>
    <w:rsid w:val="006D71E1"/>
    <w:rsid w:val="006D7835"/>
    <w:rsid w:val="006E0860"/>
    <w:rsid w:val="006E095A"/>
    <w:rsid w:val="006E1934"/>
    <w:rsid w:val="006E2909"/>
    <w:rsid w:val="006E2C9E"/>
    <w:rsid w:val="006E34B0"/>
    <w:rsid w:val="006E4297"/>
    <w:rsid w:val="006E4B0F"/>
    <w:rsid w:val="006E4B79"/>
    <w:rsid w:val="006E5E51"/>
    <w:rsid w:val="006E6B3F"/>
    <w:rsid w:val="006E6FDF"/>
    <w:rsid w:val="006E7652"/>
    <w:rsid w:val="006EA614"/>
    <w:rsid w:val="006F090B"/>
    <w:rsid w:val="006F17AA"/>
    <w:rsid w:val="006F1D71"/>
    <w:rsid w:val="006F1D9E"/>
    <w:rsid w:val="006F2F12"/>
    <w:rsid w:val="006F2F2D"/>
    <w:rsid w:val="006F42BB"/>
    <w:rsid w:val="006F4FA0"/>
    <w:rsid w:val="006F551C"/>
    <w:rsid w:val="006F5726"/>
    <w:rsid w:val="006F5885"/>
    <w:rsid w:val="006F625B"/>
    <w:rsid w:val="006F6372"/>
    <w:rsid w:val="006F6C73"/>
    <w:rsid w:val="00700043"/>
    <w:rsid w:val="007002B5"/>
    <w:rsid w:val="00700A8E"/>
    <w:rsid w:val="00700E50"/>
    <w:rsid w:val="00700FF6"/>
    <w:rsid w:val="007015B6"/>
    <w:rsid w:val="007015FB"/>
    <w:rsid w:val="00701684"/>
    <w:rsid w:val="0070174E"/>
    <w:rsid w:val="00701A21"/>
    <w:rsid w:val="00701E06"/>
    <w:rsid w:val="00702574"/>
    <w:rsid w:val="00703E66"/>
    <w:rsid w:val="00704187"/>
    <w:rsid w:val="007046FE"/>
    <w:rsid w:val="007048DA"/>
    <w:rsid w:val="00704C09"/>
    <w:rsid w:val="00704E16"/>
    <w:rsid w:val="00705A45"/>
    <w:rsid w:val="00706170"/>
    <w:rsid w:val="00707EF6"/>
    <w:rsid w:val="00710022"/>
    <w:rsid w:val="007109F8"/>
    <w:rsid w:val="00711B22"/>
    <w:rsid w:val="007129C9"/>
    <w:rsid w:val="00712A83"/>
    <w:rsid w:val="0071307B"/>
    <w:rsid w:val="007130BC"/>
    <w:rsid w:val="00713877"/>
    <w:rsid w:val="007139A9"/>
    <w:rsid w:val="00713CC1"/>
    <w:rsid w:val="00713E10"/>
    <w:rsid w:val="00713F32"/>
    <w:rsid w:val="007140A1"/>
    <w:rsid w:val="007147A3"/>
    <w:rsid w:val="00714CD9"/>
    <w:rsid w:val="0071509B"/>
    <w:rsid w:val="00715382"/>
    <w:rsid w:val="00720079"/>
    <w:rsid w:val="00720343"/>
    <w:rsid w:val="0072057C"/>
    <w:rsid w:val="00720857"/>
    <w:rsid w:val="007208A1"/>
    <w:rsid w:val="00720A88"/>
    <w:rsid w:val="007217BC"/>
    <w:rsid w:val="0072197B"/>
    <w:rsid w:val="007228EF"/>
    <w:rsid w:val="00722A26"/>
    <w:rsid w:val="00722AE9"/>
    <w:rsid w:val="0072384D"/>
    <w:rsid w:val="007248A2"/>
    <w:rsid w:val="00724C06"/>
    <w:rsid w:val="0072613B"/>
    <w:rsid w:val="00726B4E"/>
    <w:rsid w:val="0072767F"/>
    <w:rsid w:val="00727BC6"/>
    <w:rsid w:val="00727D32"/>
    <w:rsid w:val="0073004F"/>
    <w:rsid w:val="00730246"/>
    <w:rsid w:val="007303F2"/>
    <w:rsid w:val="007306E4"/>
    <w:rsid w:val="00730EA8"/>
    <w:rsid w:val="0073174F"/>
    <w:rsid w:val="00732021"/>
    <w:rsid w:val="00732121"/>
    <w:rsid w:val="00734271"/>
    <w:rsid w:val="00735493"/>
    <w:rsid w:val="007355A2"/>
    <w:rsid w:val="00735618"/>
    <w:rsid w:val="00735667"/>
    <w:rsid w:val="0073579D"/>
    <w:rsid w:val="0073600B"/>
    <w:rsid w:val="007369AF"/>
    <w:rsid w:val="00736D5B"/>
    <w:rsid w:val="0073725E"/>
    <w:rsid w:val="00737B82"/>
    <w:rsid w:val="00740555"/>
    <w:rsid w:val="00740768"/>
    <w:rsid w:val="007408AA"/>
    <w:rsid w:val="00740A5E"/>
    <w:rsid w:val="00742410"/>
    <w:rsid w:val="0074282C"/>
    <w:rsid w:val="00743991"/>
    <w:rsid w:val="00743CC1"/>
    <w:rsid w:val="007441DF"/>
    <w:rsid w:val="007451B6"/>
    <w:rsid w:val="007451FC"/>
    <w:rsid w:val="00745202"/>
    <w:rsid w:val="0074526E"/>
    <w:rsid w:val="0074624B"/>
    <w:rsid w:val="007505DD"/>
    <w:rsid w:val="00750F89"/>
    <w:rsid w:val="0075134E"/>
    <w:rsid w:val="00751861"/>
    <w:rsid w:val="007518A4"/>
    <w:rsid w:val="00751BDD"/>
    <w:rsid w:val="00751C80"/>
    <w:rsid w:val="00751D7A"/>
    <w:rsid w:val="00751DEB"/>
    <w:rsid w:val="00752608"/>
    <w:rsid w:val="00753B24"/>
    <w:rsid w:val="00753D08"/>
    <w:rsid w:val="0075459E"/>
    <w:rsid w:val="007546AB"/>
    <w:rsid w:val="00754E6F"/>
    <w:rsid w:val="00754F6E"/>
    <w:rsid w:val="007555B7"/>
    <w:rsid w:val="0075625F"/>
    <w:rsid w:val="007567A3"/>
    <w:rsid w:val="007569CF"/>
    <w:rsid w:val="00756A86"/>
    <w:rsid w:val="00756F7F"/>
    <w:rsid w:val="007571A6"/>
    <w:rsid w:val="007571C8"/>
    <w:rsid w:val="00757656"/>
    <w:rsid w:val="007579B4"/>
    <w:rsid w:val="00760BF0"/>
    <w:rsid w:val="0076198A"/>
    <w:rsid w:val="00761A2A"/>
    <w:rsid w:val="00761A33"/>
    <w:rsid w:val="00761ADC"/>
    <w:rsid w:val="00761DAA"/>
    <w:rsid w:val="00762A2E"/>
    <w:rsid w:val="00762B99"/>
    <w:rsid w:val="00763F4E"/>
    <w:rsid w:val="0076456B"/>
    <w:rsid w:val="00764B11"/>
    <w:rsid w:val="00764F60"/>
    <w:rsid w:val="00765A85"/>
    <w:rsid w:val="00766486"/>
    <w:rsid w:val="00766AA9"/>
    <w:rsid w:val="00767137"/>
    <w:rsid w:val="0076765C"/>
    <w:rsid w:val="00767BC7"/>
    <w:rsid w:val="007706D3"/>
    <w:rsid w:val="0077079D"/>
    <w:rsid w:val="00770E58"/>
    <w:rsid w:val="007715CE"/>
    <w:rsid w:val="0077173E"/>
    <w:rsid w:val="00771820"/>
    <w:rsid w:val="00771DF1"/>
    <w:rsid w:val="00771EC0"/>
    <w:rsid w:val="00772661"/>
    <w:rsid w:val="007731F0"/>
    <w:rsid w:val="00773E17"/>
    <w:rsid w:val="007744DB"/>
    <w:rsid w:val="00774655"/>
    <w:rsid w:val="0077484D"/>
    <w:rsid w:val="00774B12"/>
    <w:rsid w:val="00774BD3"/>
    <w:rsid w:val="00774C38"/>
    <w:rsid w:val="00774F3C"/>
    <w:rsid w:val="00775798"/>
    <w:rsid w:val="00775E78"/>
    <w:rsid w:val="00776973"/>
    <w:rsid w:val="007771E9"/>
    <w:rsid w:val="00777472"/>
    <w:rsid w:val="0078000A"/>
    <w:rsid w:val="007800D2"/>
    <w:rsid w:val="00780A3B"/>
    <w:rsid w:val="00780E49"/>
    <w:rsid w:val="00781386"/>
    <w:rsid w:val="00781DBF"/>
    <w:rsid w:val="00781DDF"/>
    <w:rsid w:val="00781FA5"/>
    <w:rsid w:val="00782126"/>
    <w:rsid w:val="007822B9"/>
    <w:rsid w:val="0078237E"/>
    <w:rsid w:val="00782653"/>
    <w:rsid w:val="007827A6"/>
    <w:rsid w:val="007827B2"/>
    <w:rsid w:val="0078353C"/>
    <w:rsid w:val="00783B9B"/>
    <w:rsid w:val="007853C5"/>
    <w:rsid w:val="00786153"/>
    <w:rsid w:val="007866C6"/>
    <w:rsid w:val="00786D89"/>
    <w:rsid w:val="00787738"/>
    <w:rsid w:val="007877AD"/>
    <w:rsid w:val="00790326"/>
    <w:rsid w:val="00790B9A"/>
    <w:rsid w:val="00790BAC"/>
    <w:rsid w:val="0079152F"/>
    <w:rsid w:val="00791CB5"/>
    <w:rsid w:val="00791CC9"/>
    <w:rsid w:val="00792309"/>
    <w:rsid w:val="0079332F"/>
    <w:rsid w:val="007936C6"/>
    <w:rsid w:val="00793B2B"/>
    <w:rsid w:val="00794238"/>
    <w:rsid w:val="0079537C"/>
    <w:rsid w:val="00795527"/>
    <w:rsid w:val="007964EA"/>
    <w:rsid w:val="00796E1A"/>
    <w:rsid w:val="007979DB"/>
    <w:rsid w:val="007979DC"/>
    <w:rsid w:val="00797B6D"/>
    <w:rsid w:val="007A06BB"/>
    <w:rsid w:val="007A0BD7"/>
    <w:rsid w:val="007A0C8E"/>
    <w:rsid w:val="007A15C5"/>
    <w:rsid w:val="007A1EB0"/>
    <w:rsid w:val="007A226A"/>
    <w:rsid w:val="007A2E95"/>
    <w:rsid w:val="007A41C0"/>
    <w:rsid w:val="007A41D6"/>
    <w:rsid w:val="007A45D2"/>
    <w:rsid w:val="007A4BDF"/>
    <w:rsid w:val="007A4DE7"/>
    <w:rsid w:val="007A568D"/>
    <w:rsid w:val="007A6DFF"/>
    <w:rsid w:val="007A78E0"/>
    <w:rsid w:val="007A7D1D"/>
    <w:rsid w:val="007B0036"/>
    <w:rsid w:val="007B021B"/>
    <w:rsid w:val="007B046B"/>
    <w:rsid w:val="007B05E1"/>
    <w:rsid w:val="007B0E77"/>
    <w:rsid w:val="007B11B6"/>
    <w:rsid w:val="007B1EDF"/>
    <w:rsid w:val="007B285A"/>
    <w:rsid w:val="007B2B26"/>
    <w:rsid w:val="007B2F4B"/>
    <w:rsid w:val="007B3444"/>
    <w:rsid w:val="007B3F0D"/>
    <w:rsid w:val="007B4625"/>
    <w:rsid w:val="007B4753"/>
    <w:rsid w:val="007B49F1"/>
    <w:rsid w:val="007B4B30"/>
    <w:rsid w:val="007B513A"/>
    <w:rsid w:val="007B51F5"/>
    <w:rsid w:val="007B59F2"/>
    <w:rsid w:val="007B5C56"/>
    <w:rsid w:val="007B5F24"/>
    <w:rsid w:val="007B73D5"/>
    <w:rsid w:val="007B7BCF"/>
    <w:rsid w:val="007C0176"/>
    <w:rsid w:val="007C0630"/>
    <w:rsid w:val="007C0689"/>
    <w:rsid w:val="007C21C1"/>
    <w:rsid w:val="007C2F0F"/>
    <w:rsid w:val="007C322F"/>
    <w:rsid w:val="007C32C0"/>
    <w:rsid w:val="007C35E3"/>
    <w:rsid w:val="007C3B50"/>
    <w:rsid w:val="007C3B60"/>
    <w:rsid w:val="007C46D0"/>
    <w:rsid w:val="007C4F11"/>
    <w:rsid w:val="007C4FC7"/>
    <w:rsid w:val="007C511E"/>
    <w:rsid w:val="007C544A"/>
    <w:rsid w:val="007C5EC2"/>
    <w:rsid w:val="007C6B51"/>
    <w:rsid w:val="007C7269"/>
    <w:rsid w:val="007C77F3"/>
    <w:rsid w:val="007C7901"/>
    <w:rsid w:val="007D000E"/>
    <w:rsid w:val="007D044B"/>
    <w:rsid w:val="007D04BC"/>
    <w:rsid w:val="007D0923"/>
    <w:rsid w:val="007D0951"/>
    <w:rsid w:val="007D0AB4"/>
    <w:rsid w:val="007D17F6"/>
    <w:rsid w:val="007D1C73"/>
    <w:rsid w:val="007D2DC3"/>
    <w:rsid w:val="007D2E0A"/>
    <w:rsid w:val="007D311D"/>
    <w:rsid w:val="007D37EA"/>
    <w:rsid w:val="007D3801"/>
    <w:rsid w:val="007D3FFB"/>
    <w:rsid w:val="007D41A9"/>
    <w:rsid w:val="007D426C"/>
    <w:rsid w:val="007D467A"/>
    <w:rsid w:val="007D4D8C"/>
    <w:rsid w:val="007D5595"/>
    <w:rsid w:val="007D5B69"/>
    <w:rsid w:val="007D658F"/>
    <w:rsid w:val="007D6885"/>
    <w:rsid w:val="007D699E"/>
    <w:rsid w:val="007D6ED6"/>
    <w:rsid w:val="007D75B4"/>
    <w:rsid w:val="007E0252"/>
    <w:rsid w:val="007E034A"/>
    <w:rsid w:val="007E03DF"/>
    <w:rsid w:val="007E05DC"/>
    <w:rsid w:val="007E0B63"/>
    <w:rsid w:val="007E0D78"/>
    <w:rsid w:val="007E0E75"/>
    <w:rsid w:val="007E147C"/>
    <w:rsid w:val="007E1BE7"/>
    <w:rsid w:val="007E2E8E"/>
    <w:rsid w:val="007E387E"/>
    <w:rsid w:val="007E3D92"/>
    <w:rsid w:val="007E4012"/>
    <w:rsid w:val="007E4124"/>
    <w:rsid w:val="007E48B9"/>
    <w:rsid w:val="007E4B01"/>
    <w:rsid w:val="007E5475"/>
    <w:rsid w:val="007E5FD8"/>
    <w:rsid w:val="007E62D4"/>
    <w:rsid w:val="007E6A13"/>
    <w:rsid w:val="007E6B31"/>
    <w:rsid w:val="007F0DA9"/>
    <w:rsid w:val="007F1030"/>
    <w:rsid w:val="007F1408"/>
    <w:rsid w:val="007F1EE1"/>
    <w:rsid w:val="007F2973"/>
    <w:rsid w:val="007F319F"/>
    <w:rsid w:val="007F39AD"/>
    <w:rsid w:val="007F3B2E"/>
    <w:rsid w:val="007F3E6E"/>
    <w:rsid w:val="007F3F90"/>
    <w:rsid w:val="007F4607"/>
    <w:rsid w:val="007F53F7"/>
    <w:rsid w:val="007F5634"/>
    <w:rsid w:val="007F5A19"/>
    <w:rsid w:val="007F6046"/>
    <w:rsid w:val="007F6091"/>
    <w:rsid w:val="007F6181"/>
    <w:rsid w:val="007F61E7"/>
    <w:rsid w:val="007F70A2"/>
    <w:rsid w:val="007F72B3"/>
    <w:rsid w:val="007F7375"/>
    <w:rsid w:val="007F79C6"/>
    <w:rsid w:val="007F7B2D"/>
    <w:rsid w:val="007F7E12"/>
    <w:rsid w:val="00800923"/>
    <w:rsid w:val="00800A42"/>
    <w:rsid w:val="0080138D"/>
    <w:rsid w:val="008016BB"/>
    <w:rsid w:val="00802496"/>
    <w:rsid w:val="00802A1C"/>
    <w:rsid w:val="00802D4C"/>
    <w:rsid w:val="00803D3E"/>
    <w:rsid w:val="00803D4F"/>
    <w:rsid w:val="0080408C"/>
    <w:rsid w:val="008041FC"/>
    <w:rsid w:val="00804825"/>
    <w:rsid w:val="00804A31"/>
    <w:rsid w:val="00804D04"/>
    <w:rsid w:val="00805DBB"/>
    <w:rsid w:val="00805E31"/>
    <w:rsid w:val="00806C2C"/>
    <w:rsid w:val="00807794"/>
    <w:rsid w:val="008079BE"/>
    <w:rsid w:val="0081023D"/>
    <w:rsid w:val="00810C9D"/>
    <w:rsid w:val="008123FE"/>
    <w:rsid w:val="00812929"/>
    <w:rsid w:val="00812BE8"/>
    <w:rsid w:val="00812F79"/>
    <w:rsid w:val="0081383D"/>
    <w:rsid w:val="00813B47"/>
    <w:rsid w:val="00814C95"/>
    <w:rsid w:val="00814EE9"/>
    <w:rsid w:val="008159F0"/>
    <w:rsid w:val="00815ADE"/>
    <w:rsid w:val="00815C9E"/>
    <w:rsid w:val="0081611E"/>
    <w:rsid w:val="0081678D"/>
    <w:rsid w:val="00816D25"/>
    <w:rsid w:val="00817305"/>
    <w:rsid w:val="00817530"/>
    <w:rsid w:val="00817869"/>
    <w:rsid w:val="008205AB"/>
    <w:rsid w:val="00820F4C"/>
    <w:rsid w:val="00821E45"/>
    <w:rsid w:val="008226EB"/>
    <w:rsid w:val="0082273B"/>
    <w:rsid w:val="00823FCB"/>
    <w:rsid w:val="00824960"/>
    <w:rsid w:val="0082498F"/>
    <w:rsid w:val="00824D9A"/>
    <w:rsid w:val="008250D6"/>
    <w:rsid w:val="00825BA9"/>
    <w:rsid w:val="00825FFB"/>
    <w:rsid w:val="0082696F"/>
    <w:rsid w:val="00826F34"/>
    <w:rsid w:val="0082764B"/>
    <w:rsid w:val="00827A00"/>
    <w:rsid w:val="00827D56"/>
    <w:rsid w:val="00830619"/>
    <w:rsid w:val="00830969"/>
    <w:rsid w:val="00831AB0"/>
    <w:rsid w:val="00831D58"/>
    <w:rsid w:val="00832398"/>
    <w:rsid w:val="00832DF2"/>
    <w:rsid w:val="00833850"/>
    <w:rsid w:val="00834333"/>
    <w:rsid w:val="008359FB"/>
    <w:rsid w:val="00835BD2"/>
    <w:rsid w:val="00835DF8"/>
    <w:rsid w:val="00835FCC"/>
    <w:rsid w:val="00836CB2"/>
    <w:rsid w:val="00840575"/>
    <w:rsid w:val="00840BFE"/>
    <w:rsid w:val="00840EE6"/>
    <w:rsid w:val="0084170B"/>
    <w:rsid w:val="0084175C"/>
    <w:rsid w:val="0084190B"/>
    <w:rsid w:val="00841A01"/>
    <w:rsid w:val="008420D3"/>
    <w:rsid w:val="00843759"/>
    <w:rsid w:val="00843DF1"/>
    <w:rsid w:val="00843EC0"/>
    <w:rsid w:val="00843ECF"/>
    <w:rsid w:val="00844A59"/>
    <w:rsid w:val="00844D7D"/>
    <w:rsid w:val="00845C54"/>
    <w:rsid w:val="0084689C"/>
    <w:rsid w:val="00846D9B"/>
    <w:rsid w:val="00846E45"/>
    <w:rsid w:val="00847C1F"/>
    <w:rsid w:val="008501CC"/>
    <w:rsid w:val="0085024E"/>
    <w:rsid w:val="008505B3"/>
    <w:rsid w:val="008507D0"/>
    <w:rsid w:val="008514EA"/>
    <w:rsid w:val="0085154B"/>
    <w:rsid w:val="00851D0B"/>
    <w:rsid w:val="00852EA4"/>
    <w:rsid w:val="00853627"/>
    <w:rsid w:val="0085370C"/>
    <w:rsid w:val="0085400B"/>
    <w:rsid w:val="00854A96"/>
    <w:rsid w:val="00855102"/>
    <w:rsid w:val="008559ED"/>
    <w:rsid w:val="008567FE"/>
    <w:rsid w:val="00856AAD"/>
    <w:rsid w:val="00856B58"/>
    <w:rsid w:val="00856C0E"/>
    <w:rsid w:val="008570F5"/>
    <w:rsid w:val="008602B1"/>
    <w:rsid w:val="00860BD6"/>
    <w:rsid w:val="00860F45"/>
    <w:rsid w:val="008610F2"/>
    <w:rsid w:val="008615BD"/>
    <w:rsid w:val="00861674"/>
    <w:rsid w:val="0086274C"/>
    <w:rsid w:val="008633B7"/>
    <w:rsid w:val="00863657"/>
    <w:rsid w:val="00863BEC"/>
    <w:rsid w:val="00864323"/>
    <w:rsid w:val="00864712"/>
    <w:rsid w:val="008656E5"/>
    <w:rsid w:val="008672A3"/>
    <w:rsid w:val="00867B87"/>
    <w:rsid w:val="00867F01"/>
    <w:rsid w:val="00867F8B"/>
    <w:rsid w:val="00870888"/>
    <w:rsid w:val="00871C10"/>
    <w:rsid w:val="008722E2"/>
    <w:rsid w:val="00872369"/>
    <w:rsid w:val="00872385"/>
    <w:rsid w:val="0087319B"/>
    <w:rsid w:val="0087356A"/>
    <w:rsid w:val="00873C39"/>
    <w:rsid w:val="00874413"/>
    <w:rsid w:val="00874A6F"/>
    <w:rsid w:val="00874AC9"/>
    <w:rsid w:val="00874B87"/>
    <w:rsid w:val="00875220"/>
    <w:rsid w:val="00875305"/>
    <w:rsid w:val="00876711"/>
    <w:rsid w:val="00876C85"/>
    <w:rsid w:val="00877E4F"/>
    <w:rsid w:val="008805D4"/>
    <w:rsid w:val="00881181"/>
    <w:rsid w:val="00881419"/>
    <w:rsid w:val="00881503"/>
    <w:rsid w:val="00881645"/>
    <w:rsid w:val="00881AD7"/>
    <w:rsid w:val="008823EE"/>
    <w:rsid w:val="00882BB7"/>
    <w:rsid w:val="00882C5C"/>
    <w:rsid w:val="00882F28"/>
    <w:rsid w:val="0088393D"/>
    <w:rsid w:val="00883AD8"/>
    <w:rsid w:val="00884A1E"/>
    <w:rsid w:val="00884B1A"/>
    <w:rsid w:val="00884BE4"/>
    <w:rsid w:val="00884DE2"/>
    <w:rsid w:val="008850E3"/>
    <w:rsid w:val="008853A4"/>
    <w:rsid w:val="00886534"/>
    <w:rsid w:val="008865C1"/>
    <w:rsid w:val="00886A2C"/>
    <w:rsid w:val="00886D7B"/>
    <w:rsid w:val="00886DB3"/>
    <w:rsid w:val="00890917"/>
    <w:rsid w:val="00890C95"/>
    <w:rsid w:val="00891C36"/>
    <w:rsid w:val="008929D9"/>
    <w:rsid w:val="00892CDC"/>
    <w:rsid w:val="00893CE8"/>
    <w:rsid w:val="0089417D"/>
    <w:rsid w:val="00894971"/>
    <w:rsid w:val="00895A26"/>
    <w:rsid w:val="00895FBA"/>
    <w:rsid w:val="008960D2"/>
    <w:rsid w:val="00896D7C"/>
    <w:rsid w:val="008A027B"/>
    <w:rsid w:val="008A1C06"/>
    <w:rsid w:val="008A26D5"/>
    <w:rsid w:val="008A29AD"/>
    <w:rsid w:val="008A29D3"/>
    <w:rsid w:val="008A3560"/>
    <w:rsid w:val="008A481C"/>
    <w:rsid w:val="008A5ABA"/>
    <w:rsid w:val="008A5D29"/>
    <w:rsid w:val="008A6324"/>
    <w:rsid w:val="008A6582"/>
    <w:rsid w:val="008A69BF"/>
    <w:rsid w:val="008A6A44"/>
    <w:rsid w:val="008A7701"/>
    <w:rsid w:val="008B068E"/>
    <w:rsid w:val="008B10A1"/>
    <w:rsid w:val="008B118D"/>
    <w:rsid w:val="008B1333"/>
    <w:rsid w:val="008B1FBA"/>
    <w:rsid w:val="008B2013"/>
    <w:rsid w:val="008B21F8"/>
    <w:rsid w:val="008B242B"/>
    <w:rsid w:val="008B3B81"/>
    <w:rsid w:val="008B4B66"/>
    <w:rsid w:val="008B4C64"/>
    <w:rsid w:val="008B5E5C"/>
    <w:rsid w:val="008B6CB3"/>
    <w:rsid w:val="008B6EEC"/>
    <w:rsid w:val="008B72DC"/>
    <w:rsid w:val="008B7533"/>
    <w:rsid w:val="008B7B6E"/>
    <w:rsid w:val="008C041E"/>
    <w:rsid w:val="008C0B2E"/>
    <w:rsid w:val="008C0BDD"/>
    <w:rsid w:val="008C0D75"/>
    <w:rsid w:val="008C1AD9"/>
    <w:rsid w:val="008C1BE9"/>
    <w:rsid w:val="008C2402"/>
    <w:rsid w:val="008C24F1"/>
    <w:rsid w:val="008C3658"/>
    <w:rsid w:val="008C36C5"/>
    <w:rsid w:val="008C3F99"/>
    <w:rsid w:val="008C4A46"/>
    <w:rsid w:val="008C4D47"/>
    <w:rsid w:val="008C5DC2"/>
    <w:rsid w:val="008C6C6F"/>
    <w:rsid w:val="008C763B"/>
    <w:rsid w:val="008C7C81"/>
    <w:rsid w:val="008C7F02"/>
    <w:rsid w:val="008D03A4"/>
    <w:rsid w:val="008D10BF"/>
    <w:rsid w:val="008D152F"/>
    <w:rsid w:val="008D1955"/>
    <w:rsid w:val="008D24DC"/>
    <w:rsid w:val="008D31E2"/>
    <w:rsid w:val="008D3623"/>
    <w:rsid w:val="008D3DC8"/>
    <w:rsid w:val="008D5AD9"/>
    <w:rsid w:val="008D5CCD"/>
    <w:rsid w:val="008D638C"/>
    <w:rsid w:val="008D6E44"/>
    <w:rsid w:val="008D7235"/>
    <w:rsid w:val="008D747C"/>
    <w:rsid w:val="008D7F39"/>
    <w:rsid w:val="008D7FE1"/>
    <w:rsid w:val="008E0716"/>
    <w:rsid w:val="008E100E"/>
    <w:rsid w:val="008E1732"/>
    <w:rsid w:val="008E17A0"/>
    <w:rsid w:val="008E1823"/>
    <w:rsid w:val="008E1B3F"/>
    <w:rsid w:val="008E1C01"/>
    <w:rsid w:val="008E2254"/>
    <w:rsid w:val="008E26D3"/>
    <w:rsid w:val="008E287E"/>
    <w:rsid w:val="008E299E"/>
    <w:rsid w:val="008E2AAB"/>
    <w:rsid w:val="008E2DF6"/>
    <w:rsid w:val="008E317B"/>
    <w:rsid w:val="008E450B"/>
    <w:rsid w:val="008E5AAE"/>
    <w:rsid w:val="008E6310"/>
    <w:rsid w:val="008E733B"/>
    <w:rsid w:val="008E750E"/>
    <w:rsid w:val="008F10BA"/>
    <w:rsid w:val="008F125A"/>
    <w:rsid w:val="008F198B"/>
    <w:rsid w:val="008F250D"/>
    <w:rsid w:val="008F281A"/>
    <w:rsid w:val="008F2EE5"/>
    <w:rsid w:val="008F2EFC"/>
    <w:rsid w:val="008F351B"/>
    <w:rsid w:val="008F353E"/>
    <w:rsid w:val="008F3694"/>
    <w:rsid w:val="008F3C5D"/>
    <w:rsid w:val="008F42D7"/>
    <w:rsid w:val="008F468F"/>
    <w:rsid w:val="008F4C09"/>
    <w:rsid w:val="008F4DA2"/>
    <w:rsid w:val="008F5663"/>
    <w:rsid w:val="008F5BBA"/>
    <w:rsid w:val="008F65D3"/>
    <w:rsid w:val="008F6822"/>
    <w:rsid w:val="008F6B53"/>
    <w:rsid w:val="008F6E10"/>
    <w:rsid w:val="008F7841"/>
    <w:rsid w:val="008F7CFC"/>
    <w:rsid w:val="008F7F2F"/>
    <w:rsid w:val="00900C71"/>
    <w:rsid w:val="00900F51"/>
    <w:rsid w:val="00900F5C"/>
    <w:rsid w:val="009012E9"/>
    <w:rsid w:val="00901816"/>
    <w:rsid w:val="00902B99"/>
    <w:rsid w:val="00902D18"/>
    <w:rsid w:val="00903B56"/>
    <w:rsid w:val="00903E7B"/>
    <w:rsid w:val="009044A6"/>
    <w:rsid w:val="00904802"/>
    <w:rsid w:val="00905069"/>
    <w:rsid w:val="00905637"/>
    <w:rsid w:val="00905F7D"/>
    <w:rsid w:val="009061C5"/>
    <w:rsid w:val="009064A6"/>
    <w:rsid w:val="0090756A"/>
    <w:rsid w:val="00907686"/>
    <w:rsid w:val="009077E0"/>
    <w:rsid w:val="00907B26"/>
    <w:rsid w:val="00907F03"/>
    <w:rsid w:val="0091029A"/>
    <w:rsid w:val="009105ED"/>
    <w:rsid w:val="00915550"/>
    <w:rsid w:val="00916756"/>
    <w:rsid w:val="00916C6A"/>
    <w:rsid w:val="009172EE"/>
    <w:rsid w:val="0092094A"/>
    <w:rsid w:val="0092182C"/>
    <w:rsid w:val="009219ED"/>
    <w:rsid w:val="00921C68"/>
    <w:rsid w:val="0092232E"/>
    <w:rsid w:val="00922448"/>
    <w:rsid w:val="00922EED"/>
    <w:rsid w:val="009247C8"/>
    <w:rsid w:val="00925A94"/>
    <w:rsid w:val="00927AC1"/>
    <w:rsid w:val="009300E8"/>
    <w:rsid w:val="00930E83"/>
    <w:rsid w:val="00930F81"/>
    <w:rsid w:val="009310E0"/>
    <w:rsid w:val="00931A93"/>
    <w:rsid w:val="00931B2A"/>
    <w:rsid w:val="00932052"/>
    <w:rsid w:val="00932310"/>
    <w:rsid w:val="009328BD"/>
    <w:rsid w:val="00932DEC"/>
    <w:rsid w:val="0093312E"/>
    <w:rsid w:val="009340CC"/>
    <w:rsid w:val="009342B8"/>
    <w:rsid w:val="0093465F"/>
    <w:rsid w:val="0093536E"/>
    <w:rsid w:val="00935A6B"/>
    <w:rsid w:val="00936734"/>
    <w:rsid w:val="00936B66"/>
    <w:rsid w:val="00936BBB"/>
    <w:rsid w:val="009377F1"/>
    <w:rsid w:val="00937C2C"/>
    <w:rsid w:val="0093D5CC"/>
    <w:rsid w:val="009409D3"/>
    <w:rsid w:val="00941940"/>
    <w:rsid w:val="00941C70"/>
    <w:rsid w:val="0094379F"/>
    <w:rsid w:val="00943C67"/>
    <w:rsid w:val="00945EAD"/>
    <w:rsid w:val="0094647F"/>
    <w:rsid w:val="009467D7"/>
    <w:rsid w:val="009468C2"/>
    <w:rsid w:val="00946A2C"/>
    <w:rsid w:val="00946C9C"/>
    <w:rsid w:val="00946E6D"/>
    <w:rsid w:val="00946F7C"/>
    <w:rsid w:val="0094723B"/>
    <w:rsid w:val="00947255"/>
    <w:rsid w:val="009475D8"/>
    <w:rsid w:val="00947B15"/>
    <w:rsid w:val="00950AF4"/>
    <w:rsid w:val="00951B1E"/>
    <w:rsid w:val="0095263E"/>
    <w:rsid w:val="00952EB2"/>
    <w:rsid w:val="00953902"/>
    <w:rsid w:val="009539BF"/>
    <w:rsid w:val="00953F41"/>
    <w:rsid w:val="00954095"/>
    <w:rsid w:val="00954B32"/>
    <w:rsid w:val="00955770"/>
    <w:rsid w:val="00955AE9"/>
    <w:rsid w:val="00956606"/>
    <w:rsid w:val="00956767"/>
    <w:rsid w:val="0095699F"/>
    <w:rsid w:val="00956EDF"/>
    <w:rsid w:val="00956EE9"/>
    <w:rsid w:val="009575EB"/>
    <w:rsid w:val="00957DAD"/>
    <w:rsid w:val="009603F0"/>
    <w:rsid w:val="009607D3"/>
    <w:rsid w:val="00961340"/>
    <w:rsid w:val="00961525"/>
    <w:rsid w:val="00961577"/>
    <w:rsid w:val="00963016"/>
    <w:rsid w:val="00964525"/>
    <w:rsid w:val="00964D11"/>
    <w:rsid w:val="00964F32"/>
    <w:rsid w:val="0096539B"/>
    <w:rsid w:val="0096577B"/>
    <w:rsid w:val="00965DB1"/>
    <w:rsid w:val="00965FE6"/>
    <w:rsid w:val="00966532"/>
    <w:rsid w:val="009665B0"/>
    <w:rsid w:val="0096680A"/>
    <w:rsid w:val="00966928"/>
    <w:rsid w:val="009676C1"/>
    <w:rsid w:val="0096778B"/>
    <w:rsid w:val="00967921"/>
    <w:rsid w:val="00967A04"/>
    <w:rsid w:val="00970C97"/>
    <w:rsid w:val="00971A29"/>
    <w:rsid w:val="009724BF"/>
    <w:rsid w:val="0097259C"/>
    <w:rsid w:val="00972635"/>
    <w:rsid w:val="009727B0"/>
    <w:rsid w:val="00972CE6"/>
    <w:rsid w:val="00973A1C"/>
    <w:rsid w:val="00973F71"/>
    <w:rsid w:val="00974AF5"/>
    <w:rsid w:val="00974DD7"/>
    <w:rsid w:val="00976C5C"/>
    <w:rsid w:val="00976CC1"/>
    <w:rsid w:val="00977385"/>
    <w:rsid w:val="00977741"/>
    <w:rsid w:val="00980410"/>
    <w:rsid w:val="00980450"/>
    <w:rsid w:val="00980B71"/>
    <w:rsid w:val="0098160F"/>
    <w:rsid w:val="00982EBC"/>
    <w:rsid w:val="00983C8E"/>
    <w:rsid w:val="00984B17"/>
    <w:rsid w:val="009853E3"/>
    <w:rsid w:val="009867CC"/>
    <w:rsid w:val="009874CA"/>
    <w:rsid w:val="00987EAB"/>
    <w:rsid w:val="00990122"/>
    <w:rsid w:val="00990CE8"/>
    <w:rsid w:val="00990D98"/>
    <w:rsid w:val="00990E11"/>
    <w:rsid w:val="00990EC2"/>
    <w:rsid w:val="00990F1A"/>
    <w:rsid w:val="009911D8"/>
    <w:rsid w:val="00991506"/>
    <w:rsid w:val="00991BE1"/>
    <w:rsid w:val="00992788"/>
    <w:rsid w:val="00992A78"/>
    <w:rsid w:val="00993B8F"/>
    <w:rsid w:val="00994ADF"/>
    <w:rsid w:val="00994B28"/>
    <w:rsid w:val="00995108"/>
    <w:rsid w:val="00995BFE"/>
    <w:rsid w:val="00996BB0"/>
    <w:rsid w:val="00996C01"/>
    <w:rsid w:val="00997D66"/>
    <w:rsid w:val="009A0004"/>
    <w:rsid w:val="009A0021"/>
    <w:rsid w:val="009A053F"/>
    <w:rsid w:val="009A0604"/>
    <w:rsid w:val="009A08D6"/>
    <w:rsid w:val="009A0CB7"/>
    <w:rsid w:val="009A0F88"/>
    <w:rsid w:val="009A147D"/>
    <w:rsid w:val="009A17D0"/>
    <w:rsid w:val="009A1A11"/>
    <w:rsid w:val="009A1F70"/>
    <w:rsid w:val="009A2400"/>
    <w:rsid w:val="009A3446"/>
    <w:rsid w:val="009A3451"/>
    <w:rsid w:val="009A3976"/>
    <w:rsid w:val="009A3CE1"/>
    <w:rsid w:val="009A3FFA"/>
    <w:rsid w:val="009A48ED"/>
    <w:rsid w:val="009A49B3"/>
    <w:rsid w:val="009A5042"/>
    <w:rsid w:val="009A551F"/>
    <w:rsid w:val="009A67AF"/>
    <w:rsid w:val="009A6D0E"/>
    <w:rsid w:val="009A6F4B"/>
    <w:rsid w:val="009A6F55"/>
    <w:rsid w:val="009A7B99"/>
    <w:rsid w:val="009B0EEB"/>
    <w:rsid w:val="009B1442"/>
    <w:rsid w:val="009B152D"/>
    <w:rsid w:val="009B1A0D"/>
    <w:rsid w:val="009B34BB"/>
    <w:rsid w:val="009B390E"/>
    <w:rsid w:val="009B41A9"/>
    <w:rsid w:val="009B457A"/>
    <w:rsid w:val="009B49C5"/>
    <w:rsid w:val="009B512E"/>
    <w:rsid w:val="009B5133"/>
    <w:rsid w:val="009B5BDD"/>
    <w:rsid w:val="009B5F1E"/>
    <w:rsid w:val="009B65F6"/>
    <w:rsid w:val="009B7255"/>
    <w:rsid w:val="009B756B"/>
    <w:rsid w:val="009C0BC1"/>
    <w:rsid w:val="009C1B26"/>
    <w:rsid w:val="009C2737"/>
    <w:rsid w:val="009C2E99"/>
    <w:rsid w:val="009C30D9"/>
    <w:rsid w:val="009C33F4"/>
    <w:rsid w:val="009C3E69"/>
    <w:rsid w:val="009C40F3"/>
    <w:rsid w:val="009C4F05"/>
    <w:rsid w:val="009C72D9"/>
    <w:rsid w:val="009C73AC"/>
    <w:rsid w:val="009D0548"/>
    <w:rsid w:val="009D0553"/>
    <w:rsid w:val="009D0605"/>
    <w:rsid w:val="009D090F"/>
    <w:rsid w:val="009D1513"/>
    <w:rsid w:val="009D1A78"/>
    <w:rsid w:val="009D1F7F"/>
    <w:rsid w:val="009D2F10"/>
    <w:rsid w:val="009D3BF1"/>
    <w:rsid w:val="009D4222"/>
    <w:rsid w:val="009D4578"/>
    <w:rsid w:val="009D4B37"/>
    <w:rsid w:val="009D53B3"/>
    <w:rsid w:val="009D5C26"/>
    <w:rsid w:val="009D5DA1"/>
    <w:rsid w:val="009D607B"/>
    <w:rsid w:val="009D6C99"/>
    <w:rsid w:val="009D74CB"/>
    <w:rsid w:val="009D762A"/>
    <w:rsid w:val="009D7D57"/>
    <w:rsid w:val="009D7E8B"/>
    <w:rsid w:val="009E05D7"/>
    <w:rsid w:val="009E1333"/>
    <w:rsid w:val="009E2534"/>
    <w:rsid w:val="009E2594"/>
    <w:rsid w:val="009E2A8A"/>
    <w:rsid w:val="009E2ABD"/>
    <w:rsid w:val="009E2B98"/>
    <w:rsid w:val="009E3664"/>
    <w:rsid w:val="009E37C7"/>
    <w:rsid w:val="009E4111"/>
    <w:rsid w:val="009E42B0"/>
    <w:rsid w:val="009E4469"/>
    <w:rsid w:val="009E494F"/>
    <w:rsid w:val="009E4A4E"/>
    <w:rsid w:val="009E4A82"/>
    <w:rsid w:val="009E50E1"/>
    <w:rsid w:val="009E6538"/>
    <w:rsid w:val="009E65B7"/>
    <w:rsid w:val="009E6F03"/>
    <w:rsid w:val="009E74E6"/>
    <w:rsid w:val="009F103A"/>
    <w:rsid w:val="009F1E80"/>
    <w:rsid w:val="009F40FA"/>
    <w:rsid w:val="009F49E0"/>
    <w:rsid w:val="009F4E30"/>
    <w:rsid w:val="009F5669"/>
    <w:rsid w:val="009F5A27"/>
    <w:rsid w:val="009F5DEB"/>
    <w:rsid w:val="009F611B"/>
    <w:rsid w:val="009F6C61"/>
    <w:rsid w:val="009F6DEC"/>
    <w:rsid w:val="009F6DF9"/>
    <w:rsid w:val="009F6E17"/>
    <w:rsid w:val="009F7139"/>
    <w:rsid w:val="009F7234"/>
    <w:rsid w:val="009F7489"/>
    <w:rsid w:val="009F7824"/>
    <w:rsid w:val="009F7CDE"/>
    <w:rsid w:val="009F7FA1"/>
    <w:rsid w:val="00A014B9"/>
    <w:rsid w:val="00A01B07"/>
    <w:rsid w:val="00A02094"/>
    <w:rsid w:val="00A0269B"/>
    <w:rsid w:val="00A0275F"/>
    <w:rsid w:val="00A02F55"/>
    <w:rsid w:val="00A03F2E"/>
    <w:rsid w:val="00A043E9"/>
    <w:rsid w:val="00A048E4"/>
    <w:rsid w:val="00A049C5"/>
    <w:rsid w:val="00A04A81"/>
    <w:rsid w:val="00A051AE"/>
    <w:rsid w:val="00A05735"/>
    <w:rsid w:val="00A05A99"/>
    <w:rsid w:val="00A067C4"/>
    <w:rsid w:val="00A07039"/>
    <w:rsid w:val="00A079D1"/>
    <w:rsid w:val="00A07BDC"/>
    <w:rsid w:val="00A07F80"/>
    <w:rsid w:val="00A0D36E"/>
    <w:rsid w:val="00A10131"/>
    <w:rsid w:val="00A10C88"/>
    <w:rsid w:val="00A11161"/>
    <w:rsid w:val="00A116D7"/>
    <w:rsid w:val="00A12053"/>
    <w:rsid w:val="00A1218C"/>
    <w:rsid w:val="00A1229B"/>
    <w:rsid w:val="00A12608"/>
    <w:rsid w:val="00A136B2"/>
    <w:rsid w:val="00A13861"/>
    <w:rsid w:val="00A14CED"/>
    <w:rsid w:val="00A15366"/>
    <w:rsid w:val="00A15E50"/>
    <w:rsid w:val="00A1609C"/>
    <w:rsid w:val="00A1631E"/>
    <w:rsid w:val="00A16690"/>
    <w:rsid w:val="00A16BDD"/>
    <w:rsid w:val="00A16ECC"/>
    <w:rsid w:val="00A175EC"/>
    <w:rsid w:val="00A17790"/>
    <w:rsid w:val="00A17BE5"/>
    <w:rsid w:val="00A17C57"/>
    <w:rsid w:val="00A17E11"/>
    <w:rsid w:val="00A2074D"/>
    <w:rsid w:val="00A2076D"/>
    <w:rsid w:val="00A20BFE"/>
    <w:rsid w:val="00A21119"/>
    <w:rsid w:val="00A216A4"/>
    <w:rsid w:val="00A218CD"/>
    <w:rsid w:val="00A21A43"/>
    <w:rsid w:val="00A21FC2"/>
    <w:rsid w:val="00A225F2"/>
    <w:rsid w:val="00A22BD5"/>
    <w:rsid w:val="00A2300B"/>
    <w:rsid w:val="00A2389A"/>
    <w:rsid w:val="00A239EA"/>
    <w:rsid w:val="00A24D43"/>
    <w:rsid w:val="00A25206"/>
    <w:rsid w:val="00A255EE"/>
    <w:rsid w:val="00A25CD7"/>
    <w:rsid w:val="00A26538"/>
    <w:rsid w:val="00A26707"/>
    <w:rsid w:val="00A26806"/>
    <w:rsid w:val="00A26BD6"/>
    <w:rsid w:val="00A271FC"/>
    <w:rsid w:val="00A2733A"/>
    <w:rsid w:val="00A2734C"/>
    <w:rsid w:val="00A2740D"/>
    <w:rsid w:val="00A274F2"/>
    <w:rsid w:val="00A30EE1"/>
    <w:rsid w:val="00A324AE"/>
    <w:rsid w:val="00A3296A"/>
    <w:rsid w:val="00A3303E"/>
    <w:rsid w:val="00A330A9"/>
    <w:rsid w:val="00A33106"/>
    <w:rsid w:val="00A3313A"/>
    <w:rsid w:val="00A340B9"/>
    <w:rsid w:val="00A34CE2"/>
    <w:rsid w:val="00A35406"/>
    <w:rsid w:val="00A355AA"/>
    <w:rsid w:val="00A35B63"/>
    <w:rsid w:val="00A370EC"/>
    <w:rsid w:val="00A37750"/>
    <w:rsid w:val="00A37ECB"/>
    <w:rsid w:val="00A40510"/>
    <w:rsid w:val="00A406DE"/>
    <w:rsid w:val="00A4097C"/>
    <w:rsid w:val="00A40B7D"/>
    <w:rsid w:val="00A40D76"/>
    <w:rsid w:val="00A41071"/>
    <w:rsid w:val="00A41214"/>
    <w:rsid w:val="00A4133D"/>
    <w:rsid w:val="00A41638"/>
    <w:rsid w:val="00A41726"/>
    <w:rsid w:val="00A42CF6"/>
    <w:rsid w:val="00A43A30"/>
    <w:rsid w:val="00A43CD6"/>
    <w:rsid w:val="00A44047"/>
    <w:rsid w:val="00A4411D"/>
    <w:rsid w:val="00A449C9"/>
    <w:rsid w:val="00A45B93"/>
    <w:rsid w:val="00A45CEF"/>
    <w:rsid w:val="00A4693C"/>
    <w:rsid w:val="00A46E3C"/>
    <w:rsid w:val="00A46E4D"/>
    <w:rsid w:val="00A4796E"/>
    <w:rsid w:val="00A47CDA"/>
    <w:rsid w:val="00A47E3F"/>
    <w:rsid w:val="00A5061A"/>
    <w:rsid w:val="00A50A0C"/>
    <w:rsid w:val="00A5144D"/>
    <w:rsid w:val="00A51613"/>
    <w:rsid w:val="00A51E84"/>
    <w:rsid w:val="00A5243B"/>
    <w:rsid w:val="00A540E5"/>
    <w:rsid w:val="00A54168"/>
    <w:rsid w:val="00A546B2"/>
    <w:rsid w:val="00A562F5"/>
    <w:rsid w:val="00A566A0"/>
    <w:rsid w:val="00A56D31"/>
    <w:rsid w:val="00A56EF4"/>
    <w:rsid w:val="00A57AC6"/>
    <w:rsid w:val="00A60261"/>
    <w:rsid w:val="00A60D1F"/>
    <w:rsid w:val="00A616F9"/>
    <w:rsid w:val="00A61984"/>
    <w:rsid w:val="00A61D92"/>
    <w:rsid w:val="00A6289B"/>
    <w:rsid w:val="00A62E73"/>
    <w:rsid w:val="00A62F6C"/>
    <w:rsid w:val="00A63225"/>
    <w:rsid w:val="00A645B6"/>
    <w:rsid w:val="00A64653"/>
    <w:rsid w:val="00A655BB"/>
    <w:rsid w:val="00A659DB"/>
    <w:rsid w:val="00A65A0B"/>
    <w:rsid w:val="00A65E5A"/>
    <w:rsid w:val="00A65EA2"/>
    <w:rsid w:val="00A65FB2"/>
    <w:rsid w:val="00A66844"/>
    <w:rsid w:val="00A670D3"/>
    <w:rsid w:val="00A678CF"/>
    <w:rsid w:val="00A70063"/>
    <w:rsid w:val="00A7043F"/>
    <w:rsid w:val="00A704A7"/>
    <w:rsid w:val="00A709B7"/>
    <w:rsid w:val="00A70B89"/>
    <w:rsid w:val="00A720BD"/>
    <w:rsid w:val="00A72513"/>
    <w:rsid w:val="00A72560"/>
    <w:rsid w:val="00A72697"/>
    <w:rsid w:val="00A72D05"/>
    <w:rsid w:val="00A72E50"/>
    <w:rsid w:val="00A733D7"/>
    <w:rsid w:val="00A73DE3"/>
    <w:rsid w:val="00A74BD9"/>
    <w:rsid w:val="00A75E92"/>
    <w:rsid w:val="00A7608D"/>
    <w:rsid w:val="00A761DF"/>
    <w:rsid w:val="00A76347"/>
    <w:rsid w:val="00A76C90"/>
    <w:rsid w:val="00A77240"/>
    <w:rsid w:val="00A805D4"/>
    <w:rsid w:val="00A808B7"/>
    <w:rsid w:val="00A81662"/>
    <w:rsid w:val="00A82695"/>
    <w:rsid w:val="00A8327C"/>
    <w:rsid w:val="00A8377B"/>
    <w:rsid w:val="00A839F3"/>
    <w:rsid w:val="00A83F89"/>
    <w:rsid w:val="00A84136"/>
    <w:rsid w:val="00A84373"/>
    <w:rsid w:val="00A8486E"/>
    <w:rsid w:val="00A84BA0"/>
    <w:rsid w:val="00A851B8"/>
    <w:rsid w:val="00A853BF"/>
    <w:rsid w:val="00A85500"/>
    <w:rsid w:val="00A859FD"/>
    <w:rsid w:val="00A86260"/>
    <w:rsid w:val="00A8627F"/>
    <w:rsid w:val="00A864C1"/>
    <w:rsid w:val="00A86B15"/>
    <w:rsid w:val="00A86F23"/>
    <w:rsid w:val="00A8730B"/>
    <w:rsid w:val="00A87812"/>
    <w:rsid w:val="00A916FF"/>
    <w:rsid w:val="00A91E33"/>
    <w:rsid w:val="00A93A8A"/>
    <w:rsid w:val="00A93CED"/>
    <w:rsid w:val="00A94A8D"/>
    <w:rsid w:val="00A94EB8"/>
    <w:rsid w:val="00A95497"/>
    <w:rsid w:val="00A959B6"/>
    <w:rsid w:val="00A95A26"/>
    <w:rsid w:val="00A95CB8"/>
    <w:rsid w:val="00A961DA"/>
    <w:rsid w:val="00A96202"/>
    <w:rsid w:val="00A96A2C"/>
    <w:rsid w:val="00A96ADA"/>
    <w:rsid w:val="00A96E32"/>
    <w:rsid w:val="00A971BA"/>
    <w:rsid w:val="00A97CB0"/>
    <w:rsid w:val="00AA09E2"/>
    <w:rsid w:val="00AA1596"/>
    <w:rsid w:val="00AA175E"/>
    <w:rsid w:val="00AA2300"/>
    <w:rsid w:val="00AA29E0"/>
    <w:rsid w:val="00AA2E5A"/>
    <w:rsid w:val="00AA2EC6"/>
    <w:rsid w:val="00AA30BB"/>
    <w:rsid w:val="00AA31DA"/>
    <w:rsid w:val="00AA39DC"/>
    <w:rsid w:val="00AA3E4A"/>
    <w:rsid w:val="00AA3F63"/>
    <w:rsid w:val="00AA4056"/>
    <w:rsid w:val="00AA4B31"/>
    <w:rsid w:val="00AA5358"/>
    <w:rsid w:val="00AA581C"/>
    <w:rsid w:val="00AA5BA1"/>
    <w:rsid w:val="00AA616D"/>
    <w:rsid w:val="00AA62FA"/>
    <w:rsid w:val="00AA64A5"/>
    <w:rsid w:val="00AA7B89"/>
    <w:rsid w:val="00AB088C"/>
    <w:rsid w:val="00AB10FA"/>
    <w:rsid w:val="00AB34E1"/>
    <w:rsid w:val="00AB358F"/>
    <w:rsid w:val="00AB587D"/>
    <w:rsid w:val="00AB5B01"/>
    <w:rsid w:val="00AB5CBE"/>
    <w:rsid w:val="00AB5D67"/>
    <w:rsid w:val="00AB6530"/>
    <w:rsid w:val="00AB6714"/>
    <w:rsid w:val="00AC01E2"/>
    <w:rsid w:val="00AC0415"/>
    <w:rsid w:val="00AC11AF"/>
    <w:rsid w:val="00AC1964"/>
    <w:rsid w:val="00AC24B2"/>
    <w:rsid w:val="00AC25E1"/>
    <w:rsid w:val="00AC3200"/>
    <w:rsid w:val="00AC3FD5"/>
    <w:rsid w:val="00AC47D1"/>
    <w:rsid w:val="00AC4D52"/>
    <w:rsid w:val="00AC4ED1"/>
    <w:rsid w:val="00AC6AB7"/>
    <w:rsid w:val="00AC6C6A"/>
    <w:rsid w:val="00AC766C"/>
    <w:rsid w:val="00AD075E"/>
    <w:rsid w:val="00AD09D6"/>
    <w:rsid w:val="00AD0F1D"/>
    <w:rsid w:val="00AD116D"/>
    <w:rsid w:val="00AD176A"/>
    <w:rsid w:val="00AD1936"/>
    <w:rsid w:val="00AD1B16"/>
    <w:rsid w:val="00AD1D94"/>
    <w:rsid w:val="00AD1FB4"/>
    <w:rsid w:val="00AD2A57"/>
    <w:rsid w:val="00AD30C0"/>
    <w:rsid w:val="00AD30DB"/>
    <w:rsid w:val="00AD4079"/>
    <w:rsid w:val="00AD40B3"/>
    <w:rsid w:val="00AD4B0F"/>
    <w:rsid w:val="00AD5585"/>
    <w:rsid w:val="00AD5DBE"/>
    <w:rsid w:val="00AD6002"/>
    <w:rsid w:val="00AD6096"/>
    <w:rsid w:val="00AD629C"/>
    <w:rsid w:val="00AD63CA"/>
    <w:rsid w:val="00AD67BA"/>
    <w:rsid w:val="00AD6CE4"/>
    <w:rsid w:val="00AD6FF7"/>
    <w:rsid w:val="00AD7173"/>
    <w:rsid w:val="00AD7765"/>
    <w:rsid w:val="00AD7AB1"/>
    <w:rsid w:val="00AD7F6E"/>
    <w:rsid w:val="00AE023D"/>
    <w:rsid w:val="00AE03CF"/>
    <w:rsid w:val="00AE0D4A"/>
    <w:rsid w:val="00AE10F7"/>
    <w:rsid w:val="00AE113B"/>
    <w:rsid w:val="00AE162D"/>
    <w:rsid w:val="00AE18D3"/>
    <w:rsid w:val="00AE258D"/>
    <w:rsid w:val="00AE2F0A"/>
    <w:rsid w:val="00AE31B5"/>
    <w:rsid w:val="00AE39C3"/>
    <w:rsid w:val="00AE50C7"/>
    <w:rsid w:val="00AE5699"/>
    <w:rsid w:val="00AE5A03"/>
    <w:rsid w:val="00AE5DF8"/>
    <w:rsid w:val="00AE6060"/>
    <w:rsid w:val="00AE6C53"/>
    <w:rsid w:val="00AE70E2"/>
    <w:rsid w:val="00AE7448"/>
    <w:rsid w:val="00AE7C3D"/>
    <w:rsid w:val="00AE7D69"/>
    <w:rsid w:val="00AF0964"/>
    <w:rsid w:val="00AF1A9A"/>
    <w:rsid w:val="00AF208A"/>
    <w:rsid w:val="00AF23B6"/>
    <w:rsid w:val="00AF2F7B"/>
    <w:rsid w:val="00AF314E"/>
    <w:rsid w:val="00AF32CB"/>
    <w:rsid w:val="00AF38FA"/>
    <w:rsid w:val="00AF41AC"/>
    <w:rsid w:val="00AF4583"/>
    <w:rsid w:val="00AF4896"/>
    <w:rsid w:val="00AF4BD0"/>
    <w:rsid w:val="00AF4ED5"/>
    <w:rsid w:val="00AF505F"/>
    <w:rsid w:val="00AF539C"/>
    <w:rsid w:val="00AF5700"/>
    <w:rsid w:val="00AF5A28"/>
    <w:rsid w:val="00AF608C"/>
    <w:rsid w:val="00AF6EA7"/>
    <w:rsid w:val="00AF7AAF"/>
    <w:rsid w:val="00B0008D"/>
    <w:rsid w:val="00B0049A"/>
    <w:rsid w:val="00B0061B"/>
    <w:rsid w:val="00B00B04"/>
    <w:rsid w:val="00B01E33"/>
    <w:rsid w:val="00B047FB"/>
    <w:rsid w:val="00B05F05"/>
    <w:rsid w:val="00B05F2E"/>
    <w:rsid w:val="00B0608C"/>
    <w:rsid w:val="00B06B36"/>
    <w:rsid w:val="00B06E35"/>
    <w:rsid w:val="00B07645"/>
    <w:rsid w:val="00B101B4"/>
    <w:rsid w:val="00B10C1E"/>
    <w:rsid w:val="00B11EDD"/>
    <w:rsid w:val="00B126E7"/>
    <w:rsid w:val="00B130B1"/>
    <w:rsid w:val="00B13246"/>
    <w:rsid w:val="00B1387F"/>
    <w:rsid w:val="00B13944"/>
    <w:rsid w:val="00B139AC"/>
    <w:rsid w:val="00B14854"/>
    <w:rsid w:val="00B15099"/>
    <w:rsid w:val="00B15ADE"/>
    <w:rsid w:val="00B167CD"/>
    <w:rsid w:val="00B17083"/>
    <w:rsid w:val="00B1721C"/>
    <w:rsid w:val="00B173C2"/>
    <w:rsid w:val="00B174C5"/>
    <w:rsid w:val="00B179E7"/>
    <w:rsid w:val="00B20854"/>
    <w:rsid w:val="00B20B47"/>
    <w:rsid w:val="00B20C74"/>
    <w:rsid w:val="00B21B43"/>
    <w:rsid w:val="00B22112"/>
    <w:rsid w:val="00B22F3C"/>
    <w:rsid w:val="00B23781"/>
    <w:rsid w:val="00B23E3C"/>
    <w:rsid w:val="00B23ED0"/>
    <w:rsid w:val="00B244C6"/>
    <w:rsid w:val="00B25001"/>
    <w:rsid w:val="00B25243"/>
    <w:rsid w:val="00B258A4"/>
    <w:rsid w:val="00B261DC"/>
    <w:rsid w:val="00B268FC"/>
    <w:rsid w:val="00B30285"/>
    <w:rsid w:val="00B30508"/>
    <w:rsid w:val="00B30C1D"/>
    <w:rsid w:val="00B30FC7"/>
    <w:rsid w:val="00B31150"/>
    <w:rsid w:val="00B317E9"/>
    <w:rsid w:val="00B32017"/>
    <w:rsid w:val="00B329F2"/>
    <w:rsid w:val="00B32B45"/>
    <w:rsid w:val="00B32B6C"/>
    <w:rsid w:val="00B32CC7"/>
    <w:rsid w:val="00B333A9"/>
    <w:rsid w:val="00B3340B"/>
    <w:rsid w:val="00B335B3"/>
    <w:rsid w:val="00B340F4"/>
    <w:rsid w:val="00B349C3"/>
    <w:rsid w:val="00B34E8A"/>
    <w:rsid w:val="00B35CAE"/>
    <w:rsid w:val="00B3611B"/>
    <w:rsid w:val="00B36688"/>
    <w:rsid w:val="00B4019D"/>
    <w:rsid w:val="00B42E64"/>
    <w:rsid w:val="00B42FA4"/>
    <w:rsid w:val="00B436A6"/>
    <w:rsid w:val="00B43C97"/>
    <w:rsid w:val="00B43F47"/>
    <w:rsid w:val="00B44FAB"/>
    <w:rsid w:val="00B4527E"/>
    <w:rsid w:val="00B457EF"/>
    <w:rsid w:val="00B50BA7"/>
    <w:rsid w:val="00B52270"/>
    <w:rsid w:val="00B524CF"/>
    <w:rsid w:val="00B53213"/>
    <w:rsid w:val="00B5333B"/>
    <w:rsid w:val="00B54327"/>
    <w:rsid w:val="00B5455F"/>
    <w:rsid w:val="00B54938"/>
    <w:rsid w:val="00B54B3D"/>
    <w:rsid w:val="00B55609"/>
    <w:rsid w:val="00B559FE"/>
    <w:rsid w:val="00B55E56"/>
    <w:rsid w:val="00B56937"/>
    <w:rsid w:val="00B56D98"/>
    <w:rsid w:val="00B57301"/>
    <w:rsid w:val="00B57305"/>
    <w:rsid w:val="00B5794A"/>
    <w:rsid w:val="00B60EBA"/>
    <w:rsid w:val="00B612F8"/>
    <w:rsid w:val="00B6190C"/>
    <w:rsid w:val="00B61BA6"/>
    <w:rsid w:val="00B61E2F"/>
    <w:rsid w:val="00B62342"/>
    <w:rsid w:val="00B623B2"/>
    <w:rsid w:val="00B62DC5"/>
    <w:rsid w:val="00B637B7"/>
    <w:rsid w:val="00B638FF"/>
    <w:rsid w:val="00B644C9"/>
    <w:rsid w:val="00B645EA"/>
    <w:rsid w:val="00B64B8B"/>
    <w:rsid w:val="00B66741"/>
    <w:rsid w:val="00B66792"/>
    <w:rsid w:val="00B668C7"/>
    <w:rsid w:val="00B66FAD"/>
    <w:rsid w:val="00B6707E"/>
    <w:rsid w:val="00B67A22"/>
    <w:rsid w:val="00B67DC7"/>
    <w:rsid w:val="00B7078F"/>
    <w:rsid w:val="00B70C7B"/>
    <w:rsid w:val="00B70E6F"/>
    <w:rsid w:val="00B720B2"/>
    <w:rsid w:val="00B723D7"/>
    <w:rsid w:val="00B729CC"/>
    <w:rsid w:val="00B72A8A"/>
    <w:rsid w:val="00B72B4C"/>
    <w:rsid w:val="00B72C52"/>
    <w:rsid w:val="00B731E0"/>
    <w:rsid w:val="00B73A59"/>
    <w:rsid w:val="00B746B7"/>
    <w:rsid w:val="00B758A7"/>
    <w:rsid w:val="00B76B07"/>
    <w:rsid w:val="00B7732F"/>
    <w:rsid w:val="00B77B50"/>
    <w:rsid w:val="00B802F9"/>
    <w:rsid w:val="00B80CA0"/>
    <w:rsid w:val="00B80FB9"/>
    <w:rsid w:val="00B81078"/>
    <w:rsid w:val="00B81925"/>
    <w:rsid w:val="00B81A12"/>
    <w:rsid w:val="00B8249C"/>
    <w:rsid w:val="00B838AF"/>
    <w:rsid w:val="00B83EF5"/>
    <w:rsid w:val="00B84165"/>
    <w:rsid w:val="00B84C90"/>
    <w:rsid w:val="00B84F4C"/>
    <w:rsid w:val="00B84FBA"/>
    <w:rsid w:val="00B84FFE"/>
    <w:rsid w:val="00B85CE9"/>
    <w:rsid w:val="00B869AA"/>
    <w:rsid w:val="00B86DD5"/>
    <w:rsid w:val="00B87AB5"/>
    <w:rsid w:val="00B90535"/>
    <w:rsid w:val="00B90962"/>
    <w:rsid w:val="00B90EF3"/>
    <w:rsid w:val="00B91AB7"/>
    <w:rsid w:val="00B91F0F"/>
    <w:rsid w:val="00B927F2"/>
    <w:rsid w:val="00B9286B"/>
    <w:rsid w:val="00B92F70"/>
    <w:rsid w:val="00B93095"/>
    <w:rsid w:val="00B95242"/>
    <w:rsid w:val="00B9540A"/>
    <w:rsid w:val="00B95412"/>
    <w:rsid w:val="00B95EFF"/>
    <w:rsid w:val="00B965D3"/>
    <w:rsid w:val="00B96785"/>
    <w:rsid w:val="00B96B07"/>
    <w:rsid w:val="00B96BEE"/>
    <w:rsid w:val="00B96DFF"/>
    <w:rsid w:val="00BA059B"/>
    <w:rsid w:val="00BA0CEE"/>
    <w:rsid w:val="00BA1BA2"/>
    <w:rsid w:val="00BA1F95"/>
    <w:rsid w:val="00BA26DF"/>
    <w:rsid w:val="00BA2CC7"/>
    <w:rsid w:val="00BA330F"/>
    <w:rsid w:val="00BA3947"/>
    <w:rsid w:val="00BA39F4"/>
    <w:rsid w:val="00BA3DBB"/>
    <w:rsid w:val="00BA4006"/>
    <w:rsid w:val="00BA4169"/>
    <w:rsid w:val="00BA445F"/>
    <w:rsid w:val="00BA4813"/>
    <w:rsid w:val="00BA49A8"/>
    <w:rsid w:val="00BA4C85"/>
    <w:rsid w:val="00BA4DB8"/>
    <w:rsid w:val="00BA51A9"/>
    <w:rsid w:val="00BA52E5"/>
    <w:rsid w:val="00BA5782"/>
    <w:rsid w:val="00BA69FD"/>
    <w:rsid w:val="00BA6F71"/>
    <w:rsid w:val="00BA6FEF"/>
    <w:rsid w:val="00BA7056"/>
    <w:rsid w:val="00BA7C65"/>
    <w:rsid w:val="00BB090C"/>
    <w:rsid w:val="00BB0AD2"/>
    <w:rsid w:val="00BB0E1D"/>
    <w:rsid w:val="00BB2812"/>
    <w:rsid w:val="00BB2969"/>
    <w:rsid w:val="00BB2A7B"/>
    <w:rsid w:val="00BB2D0B"/>
    <w:rsid w:val="00BB2D1A"/>
    <w:rsid w:val="00BB2DA4"/>
    <w:rsid w:val="00BB2F45"/>
    <w:rsid w:val="00BB35E6"/>
    <w:rsid w:val="00BB388A"/>
    <w:rsid w:val="00BB3AC4"/>
    <w:rsid w:val="00BB3B67"/>
    <w:rsid w:val="00BB45DE"/>
    <w:rsid w:val="00BB463D"/>
    <w:rsid w:val="00BB46D2"/>
    <w:rsid w:val="00BB4799"/>
    <w:rsid w:val="00BB480D"/>
    <w:rsid w:val="00BB4969"/>
    <w:rsid w:val="00BB4ED6"/>
    <w:rsid w:val="00BB4FF3"/>
    <w:rsid w:val="00BB50CF"/>
    <w:rsid w:val="00BB6901"/>
    <w:rsid w:val="00BB6952"/>
    <w:rsid w:val="00BB7121"/>
    <w:rsid w:val="00BB7EF7"/>
    <w:rsid w:val="00BC282E"/>
    <w:rsid w:val="00BC30FE"/>
    <w:rsid w:val="00BC34DA"/>
    <w:rsid w:val="00BC3677"/>
    <w:rsid w:val="00BC3A5A"/>
    <w:rsid w:val="00BC447C"/>
    <w:rsid w:val="00BC4BBE"/>
    <w:rsid w:val="00BC5868"/>
    <w:rsid w:val="00BC5905"/>
    <w:rsid w:val="00BC5BBF"/>
    <w:rsid w:val="00BC5D1F"/>
    <w:rsid w:val="00BC6116"/>
    <w:rsid w:val="00BC6668"/>
    <w:rsid w:val="00BC7811"/>
    <w:rsid w:val="00BD02D0"/>
    <w:rsid w:val="00BD0A37"/>
    <w:rsid w:val="00BD1FC8"/>
    <w:rsid w:val="00BD211D"/>
    <w:rsid w:val="00BD28BB"/>
    <w:rsid w:val="00BD2CA8"/>
    <w:rsid w:val="00BD3661"/>
    <w:rsid w:val="00BD4A62"/>
    <w:rsid w:val="00BD50A0"/>
    <w:rsid w:val="00BD51C0"/>
    <w:rsid w:val="00BD5F57"/>
    <w:rsid w:val="00BD67D1"/>
    <w:rsid w:val="00BD6F42"/>
    <w:rsid w:val="00BD730C"/>
    <w:rsid w:val="00BD73A4"/>
    <w:rsid w:val="00BD75F2"/>
    <w:rsid w:val="00BD762F"/>
    <w:rsid w:val="00BD7844"/>
    <w:rsid w:val="00BE01C9"/>
    <w:rsid w:val="00BE05A8"/>
    <w:rsid w:val="00BE0669"/>
    <w:rsid w:val="00BE0FA6"/>
    <w:rsid w:val="00BE14BD"/>
    <w:rsid w:val="00BE24D8"/>
    <w:rsid w:val="00BE28C2"/>
    <w:rsid w:val="00BE3410"/>
    <w:rsid w:val="00BE342C"/>
    <w:rsid w:val="00BE3EFD"/>
    <w:rsid w:val="00BE48A3"/>
    <w:rsid w:val="00BE4BA4"/>
    <w:rsid w:val="00BE517A"/>
    <w:rsid w:val="00BE53EE"/>
    <w:rsid w:val="00BE5BDD"/>
    <w:rsid w:val="00BE60E4"/>
    <w:rsid w:val="00BE6D8B"/>
    <w:rsid w:val="00BE72F8"/>
    <w:rsid w:val="00BE7DD6"/>
    <w:rsid w:val="00BE7E34"/>
    <w:rsid w:val="00BF13EE"/>
    <w:rsid w:val="00BF1BA7"/>
    <w:rsid w:val="00BF2277"/>
    <w:rsid w:val="00BF2CBF"/>
    <w:rsid w:val="00BF3010"/>
    <w:rsid w:val="00BF38A5"/>
    <w:rsid w:val="00BF3FBF"/>
    <w:rsid w:val="00BF3FC4"/>
    <w:rsid w:val="00BF477E"/>
    <w:rsid w:val="00BF4B87"/>
    <w:rsid w:val="00BF4C87"/>
    <w:rsid w:val="00BF5261"/>
    <w:rsid w:val="00BF55FE"/>
    <w:rsid w:val="00BF5910"/>
    <w:rsid w:val="00BF5AAC"/>
    <w:rsid w:val="00BF6011"/>
    <w:rsid w:val="00BF6072"/>
    <w:rsid w:val="00BF6AC1"/>
    <w:rsid w:val="00BF6B1B"/>
    <w:rsid w:val="00BF7773"/>
    <w:rsid w:val="00BF7ED1"/>
    <w:rsid w:val="00C00372"/>
    <w:rsid w:val="00C008E1"/>
    <w:rsid w:val="00C00F45"/>
    <w:rsid w:val="00C011CC"/>
    <w:rsid w:val="00C018FD"/>
    <w:rsid w:val="00C01947"/>
    <w:rsid w:val="00C0245A"/>
    <w:rsid w:val="00C028DD"/>
    <w:rsid w:val="00C03DFC"/>
    <w:rsid w:val="00C046B6"/>
    <w:rsid w:val="00C050DF"/>
    <w:rsid w:val="00C05477"/>
    <w:rsid w:val="00C0595D"/>
    <w:rsid w:val="00C06012"/>
    <w:rsid w:val="00C06118"/>
    <w:rsid w:val="00C06841"/>
    <w:rsid w:val="00C06FD9"/>
    <w:rsid w:val="00C070EF"/>
    <w:rsid w:val="00C074D7"/>
    <w:rsid w:val="00C100C1"/>
    <w:rsid w:val="00C100E9"/>
    <w:rsid w:val="00C1030F"/>
    <w:rsid w:val="00C104F3"/>
    <w:rsid w:val="00C10FD0"/>
    <w:rsid w:val="00C11728"/>
    <w:rsid w:val="00C11DD6"/>
    <w:rsid w:val="00C12506"/>
    <w:rsid w:val="00C12ABB"/>
    <w:rsid w:val="00C134EC"/>
    <w:rsid w:val="00C1440A"/>
    <w:rsid w:val="00C14625"/>
    <w:rsid w:val="00C14A24"/>
    <w:rsid w:val="00C14FBE"/>
    <w:rsid w:val="00C15419"/>
    <w:rsid w:val="00C15B62"/>
    <w:rsid w:val="00C15F67"/>
    <w:rsid w:val="00C162C8"/>
    <w:rsid w:val="00C16301"/>
    <w:rsid w:val="00C16C87"/>
    <w:rsid w:val="00C17352"/>
    <w:rsid w:val="00C20378"/>
    <w:rsid w:val="00C20A59"/>
    <w:rsid w:val="00C20D25"/>
    <w:rsid w:val="00C20D67"/>
    <w:rsid w:val="00C2122B"/>
    <w:rsid w:val="00C21CE5"/>
    <w:rsid w:val="00C22313"/>
    <w:rsid w:val="00C2238E"/>
    <w:rsid w:val="00C23293"/>
    <w:rsid w:val="00C24AAF"/>
    <w:rsid w:val="00C25194"/>
    <w:rsid w:val="00C2586C"/>
    <w:rsid w:val="00C260C3"/>
    <w:rsid w:val="00C27314"/>
    <w:rsid w:val="00C27964"/>
    <w:rsid w:val="00C30712"/>
    <w:rsid w:val="00C322ED"/>
    <w:rsid w:val="00C3243D"/>
    <w:rsid w:val="00C3268E"/>
    <w:rsid w:val="00C3359A"/>
    <w:rsid w:val="00C338B5"/>
    <w:rsid w:val="00C3392A"/>
    <w:rsid w:val="00C345F8"/>
    <w:rsid w:val="00C3476B"/>
    <w:rsid w:val="00C34976"/>
    <w:rsid w:val="00C350F3"/>
    <w:rsid w:val="00C35894"/>
    <w:rsid w:val="00C36857"/>
    <w:rsid w:val="00C36B55"/>
    <w:rsid w:val="00C36D4B"/>
    <w:rsid w:val="00C36D90"/>
    <w:rsid w:val="00C37CA4"/>
    <w:rsid w:val="00C401F2"/>
    <w:rsid w:val="00C40AB7"/>
    <w:rsid w:val="00C41279"/>
    <w:rsid w:val="00C413CF"/>
    <w:rsid w:val="00C41429"/>
    <w:rsid w:val="00C41684"/>
    <w:rsid w:val="00C42396"/>
    <w:rsid w:val="00C433EF"/>
    <w:rsid w:val="00C43D0E"/>
    <w:rsid w:val="00C44724"/>
    <w:rsid w:val="00C44DB5"/>
    <w:rsid w:val="00C453C8"/>
    <w:rsid w:val="00C45D12"/>
    <w:rsid w:val="00C45F9A"/>
    <w:rsid w:val="00C46C21"/>
    <w:rsid w:val="00C46C2E"/>
    <w:rsid w:val="00C476D7"/>
    <w:rsid w:val="00C4772D"/>
    <w:rsid w:val="00C50202"/>
    <w:rsid w:val="00C50E5B"/>
    <w:rsid w:val="00C50EFE"/>
    <w:rsid w:val="00C5197D"/>
    <w:rsid w:val="00C51BCB"/>
    <w:rsid w:val="00C5203A"/>
    <w:rsid w:val="00C522F4"/>
    <w:rsid w:val="00C539B2"/>
    <w:rsid w:val="00C54927"/>
    <w:rsid w:val="00C55258"/>
    <w:rsid w:val="00C5592A"/>
    <w:rsid w:val="00C55B91"/>
    <w:rsid w:val="00C55BF3"/>
    <w:rsid w:val="00C5665C"/>
    <w:rsid w:val="00C567C1"/>
    <w:rsid w:val="00C56F2A"/>
    <w:rsid w:val="00C57A0E"/>
    <w:rsid w:val="00C57C26"/>
    <w:rsid w:val="00C60F08"/>
    <w:rsid w:val="00C61E71"/>
    <w:rsid w:val="00C6259E"/>
    <w:rsid w:val="00C62C91"/>
    <w:rsid w:val="00C635FC"/>
    <w:rsid w:val="00C63976"/>
    <w:rsid w:val="00C6399D"/>
    <w:rsid w:val="00C63D9C"/>
    <w:rsid w:val="00C64008"/>
    <w:rsid w:val="00C647D0"/>
    <w:rsid w:val="00C64AA5"/>
    <w:rsid w:val="00C65652"/>
    <w:rsid w:val="00C66412"/>
    <w:rsid w:val="00C667B5"/>
    <w:rsid w:val="00C677EE"/>
    <w:rsid w:val="00C67C9A"/>
    <w:rsid w:val="00C703D7"/>
    <w:rsid w:val="00C70B9E"/>
    <w:rsid w:val="00C70CD0"/>
    <w:rsid w:val="00C71693"/>
    <w:rsid w:val="00C71B4A"/>
    <w:rsid w:val="00C73362"/>
    <w:rsid w:val="00C738B8"/>
    <w:rsid w:val="00C7515F"/>
    <w:rsid w:val="00C751F1"/>
    <w:rsid w:val="00C7611E"/>
    <w:rsid w:val="00C76EE7"/>
    <w:rsid w:val="00C775D8"/>
    <w:rsid w:val="00C802C7"/>
    <w:rsid w:val="00C8050A"/>
    <w:rsid w:val="00C805BF"/>
    <w:rsid w:val="00C81E02"/>
    <w:rsid w:val="00C81E4A"/>
    <w:rsid w:val="00C82206"/>
    <w:rsid w:val="00C82C28"/>
    <w:rsid w:val="00C840BD"/>
    <w:rsid w:val="00C848BD"/>
    <w:rsid w:val="00C84B36"/>
    <w:rsid w:val="00C8553C"/>
    <w:rsid w:val="00C85BC5"/>
    <w:rsid w:val="00C85BF9"/>
    <w:rsid w:val="00C8641A"/>
    <w:rsid w:val="00C86DE6"/>
    <w:rsid w:val="00C86FDD"/>
    <w:rsid w:val="00C87A29"/>
    <w:rsid w:val="00C87B83"/>
    <w:rsid w:val="00C902BE"/>
    <w:rsid w:val="00C90987"/>
    <w:rsid w:val="00C90FAE"/>
    <w:rsid w:val="00C910C3"/>
    <w:rsid w:val="00C9110A"/>
    <w:rsid w:val="00C9127F"/>
    <w:rsid w:val="00C91F72"/>
    <w:rsid w:val="00C9259C"/>
    <w:rsid w:val="00C92F8E"/>
    <w:rsid w:val="00C93A1D"/>
    <w:rsid w:val="00C94027"/>
    <w:rsid w:val="00C94187"/>
    <w:rsid w:val="00C94713"/>
    <w:rsid w:val="00C9499A"/>
    <w:rsid w:val="00C95EC3"/>
    <w:rsid w:val="00C96A7D"/>
    <w:rsid w:val="00C97208"/>
    <w:rsid w:val="00CA04FE"/>
    <w:rsid w:val="00CA0EC7"/>
    <w:rsid w:val="00CA2352"/>
    <w:rsid w:val="00CA2647"/>
    <w:rsid w:val="00CA31C1"/>
    <w:rsid w:val="00CA37E4"/>
    <w:rsid w:val="00CA4880"/>
    <w:rsid w:val="00CA5F0C"/>
    <w:rsid w:val="00CA607D"/>
    <w:rsid w:val="00CA653D"/>
    <w:rsid w:val="00CA7027"/>
    <w:rsid w:val="00CA7BAB"/>
    <w:rsid w:val="00CA7E76"/>
    <w:rsid w:val="00CB03C5"/>
    <w:rsid w:val="00CB11AB"/>
    <w:rsid w:val="00CB14AA"/>
    <w:rsid w:val="00CB1653"/>
    <w:rsid w:val="00CB1DCE"/>
    <w:rsid w:val="00CB3056"/>
    <w:rsid w:val="00CB3A95"/>
    <w:rsid w:val="00CB3AB8"/>
    <w:rsid w:val="00CB3D8F"/>
    <w:rsid w:val="00CB420F"/>
    <w:rsid w:val="00CB4600"/>
    <w:rsid w:val="00CB5011"/>
    <w:rsid w:val="00CB5B5C"/>
    <w:rsid w:val="00CB5EBD"/>
    <w:rsid w:val="00CB621B"/>
    <w:rsid w:val="00CB6B70"/>
    <w:rsid w:val="00CB6DCA"/>
    <w:rsid w:val="00CB6E3A"/>
    <w:rsid w:val="00CB7064"/>
    <w:rsid w:val="00CB72D4"/>
    <w:rsid w:val="00CB79D2"/>
    <w:rsid w:val="00CC0051"/>
    <w:rsid w:val="00CC0054"/>
    <w:rsid w:val="00CC055F"/>
    <w:rsid w:val="00CC08AF"/>
    <w:rsid w:val="00CC0934"/>
    <w:rsid w:val="00CC0DAC"/>
    <w:rsid w:val="00CC100C"/>
    <w:rsid w:val="00CC1515"/>
    <w:rsid w:val="00CC15A2"/>
    <w:rsid w:val="00CC22D2"/>
    <w:rsid w:val="00CC3380"/>
    <w:rsid w:val="00CC3D9D"/>
    <w:rsid w:val="00CC3E3E"/>
    <w:rsid w:val="00CC43C5"/>
    <w:rsid w:val="00CC5B2E"/>
    <w:rsid w:val="00CC6059"/>
    <w:rsid w:val="00CC6968"/>
    <w:rsid w:val="00CD03BF"/>
    <w:rsid w:val="00CD05C4"/>
    <w:rsid w:val="00CD1124"/>
    <w:rsid w:val="00CD18A2"/>
    <w:rsid w:val="00CD1E5B"/>
    <w:rsid w:val="00CD34D6"/>
    <w:rsid w:val="00CD37ED"/>
    <w:rsid w:val="00CD3965"/>
    <w:rsid w:val="00CD3D89"/>
    <w:rsid w:val="00CD3F0C"/>
    <w:rsid w:val="00CD47AE"/>
    <w:rsid w:val="00CD4865"/>
    <w:rsid w:val="00CD496E"/>
    <w:rsid w:val="00CD4B8E"/>
    <w:rsid w:val="00CD6110"/>
    <w:rsid w:val="00CD6125"/>
    <w:rsid w:val="00CD640F"/>
    <w:rsid w:val="00CD682D"/>
    <w:rsid w:val="00CE02F1"/>
    <w:rsid w:val="00CE139B"/>
    <w:rsid w:val="00CE1A07"/>
    <w:rsid w:val="00CE1A55"/>
    <w:rsid w:val="00CE2531"/>
    <w:rsid w:val="00CE3219"/>
    <w:rsid w:val="00CE3467"/>
    <w:rsid w:val="00CE3FE2"/>
    <w:rsid w:val="00CE43EF"/>
    <w:rsid w:val="00CE4401"/>
    <w:rsid w:val="00CE4614"/>
    <w:rsid w:val="00CE5C35"/>
    <w:rsid w:val="00CE7A17"/>
    <w:rsid w:val="00CE7F04"/>
    <w:rsid w:val="00CEB64A"/>
    <w:rsid w:val="00CF0669"/>
    <w:rsid w:val="00CF08F3"/>
    <w:rsid w:val="00CF0C55"/>
    <w:rsid w:val="00CF0FA5"/>
    <w:rsid w:val="00CF165B"/>
    <w:rsid w:val="00CF192B"/>
    <w:rsid w:val="00CF1D01"/>
    <w:rsid w:val="00CF1DFF"/>
    <w:rsid w:val="00CF1E40"/>
    <w:rsid w:val="00CF2931"/>
    <w:rsid w:val="00CF3080"/>
    <w:rsid w:val="00CF370A"/>
    <w:rsid w:val="00CF43EA"/>
    <w:rsid w:val="00CF4EFA"/>
    <w:rsid w:val="00CF5C82"/>
    <w:rsid w:val="00CF5FD0"/>
    <w:rsid w:val="00CF6019"/>
    <w:rsid w:val="00CF6D10"/>
    <w:rsid w:val="00CF7813"/>
    <w:rsid w:val="00D0009E"/>
    <w:rsid w:val="00D00622"/>
    <w:rsid w:val="00D00F0F"/>
    <w:rsid w:val="00D017D2"/>
    <w:rsid w:val="00D01DD3"/>
    <w:rsid w:val="00D0202D"/>
    <w:rsid w:val="00D021F0"/>
    <w:rsid w:val="00D03236"/>
    <w:rsid w:val="00D03286"/>
    <w:rsid w:val="00D035E5"/>
    <w:rsid w:val="00D0414B"/>
    <w:rsid w:val="00D04155"/>
    <w:rsid w:val="00D04DB8"/>
    <w:rsid w:val="00D05375"/>
    <w:rsid w:val="00D057B9"/>
    <w:rsid w:val="00D05AA6"/>
    <w:rsid w:val="00D05C48"/>
    <w:rsid w:val="00D06581"/>
    <w:rsid w:val="00D06605"/>
    <w:rsid w:val="00D06A24"/>
    <w:rsid w:val="00D06BB7"/>
    <w:rsid w:val="00D06D34"/>
    <w:rsid w:val="00D06D82"/>
    <w:rsid w:val="00D07778"/>
    <w:rsid w:val="00D07C5A"/>
    <w:rsid w:val="00D10898"/>
    <w:rsid w:val="00D10A45"/>
    <w:rsid w:val="00D1128E"/>
    <w:rsid w:val="00D11B99"/>
    <w:rsid w:val="00D11FE9"/>
    <w:rsid w:val="00D120A5"/>
    <w:rsid w:val="00D123B9"/>
    <w:rsid w:val="00D125BC"/>
    <w:rsid w:val="00D134B4"/>
    <w:rsid w:val="00D138A4"/>
    <w:rsid w:val="00D1390E"/>
    <w:rsid w:val="00D140CD"/>
    <w:rsid w:val="00D147C0"/>
    <w:rsid w:val="00D16296"/>
    <w:rsid w:val="00D16661"/>
    <w:rsid w:val="00D16682"/>
    <w:rsid w:val="00D16796"/>
    <w:rsid w:val="00D16F01"/>
    <w:rsid w:val="00D1714F"/>
    <w:rsid w:val="00D17623"/>
    <w:rsid w:val="00D1796D"/>
    <w:rsid w:val="00D20036"/>
    <w:rsid w:val="00D200B1"/>
    <w:rsid w:val="00D20127"/>
    <w:rsid w:val="00D207D9"/>
    <w:rsid w:val="00D20CB3"/>
    <w:rsid w:val="00D20D8D"/>
    <w:rsid w:val="00D21017"/>
    <w:rsid w:val="00D211E3"/>
    <w:rsid w:val="00D2267F"/>
    <w:rsid w:val="00D22CDF"/>
    <w:rsid w:val="00D22EBD"/>
    <w:rsid w:val="00D23F56"/>
    <w:rsid w:val="00D24D69"/>
    <w:rsid w:val="00D2551D"/>
    <w:rsid w:val="00D25972"/>
    <w:rsid w:val="00D25A7F"/>
    <w:rsid w:val="00D267A2"/>
    <w:rsid w:val="00D27695"/>
    <w:rsid w:val="00D27D36"/>
    <w:rsid w:val="00D31D56"/>
    <w:rsid w:val="00D3262D"/>
    <w:rsid w:val="00D326DA"/>
    <w:rsid w:val="00D33524"/>
    <w:rsid w:val="00D341FE"/>
    <w:rsid w:val="00D34455"/>
    <w:rsid w:val="00D346E3"/>
    <w:rsid w:val="00D34A8F"/>
    <w:rsid w:val="00D35B75"/>
    <w:rsid w:val="00D36366"/>
    <w:rsid w:val="00D3658E"/>
    <w:rsid w:val="00D36629"/>
    <w:rsid w:val="00D373B2"/>
    <w:rsid w:val="00D4008C"/>
    <w:rsid w:val="00D40187"/>
    <w:rsid w:val="00D4030D"/>
    <w:rsid w:val="00D4034A"/>
    <w:rsid w:val="00D40495"/>
    <w:rsid w:val="00D4076F"/>
    <w:rsid w:val="00D417B6"/>
    <w:rsid w:val="00D418E4"/>
    <w:rsid w:val="00D41B03"/>
    <w:rsid w:val="00D421C8"/>
    <w:rsid w:val="00D42362"/>
    <w:rsid w:val="00D42876"/>
    <w:rsid w:val="00D42B07"/>
    <w:rsid w:val="00D42D1B"/>
    <w:rsid w:val="00D4321C"/>
    <w:rsid w:val="00D43AD6"/>
    <w:rsid w:val="00D43B29"/>
    <w:rsid w:val="00D44331"/>
    <w:rsid w:val="00D45718"/>
    <w:rsid w:val="00D45ACF"/>
    <w:rsid w:val="00D45B92"/>
    <w:rsid w:val="00D4650C"/>
    <w:rsid w:val="00D46CA2"/>
    <w:rsid w:val="00D50571"/>
    <w:rsid w:val="00D50BE2"/>
    <w:rsid w:val="00D51DFD"/>
    <w:rsid w:val="00D5282E"/>
    <w:rsid w:val="00D52F0E"/>
    <w:rsid w:val="00D53494"/>
    <w:rsid w:val="00D53BA2"/>
    <w:rsid w:val="00D5406D"/>
    <w:rsid w:val="00D5421C"/>
    <w:rsid w:val="00D548C6"/>
    <w:rsid w:val="00D553C0"/>
    <w:rsid w:val="00D5628F"/>
    <w:rsid w:val="00D56F6B"/>
    <w:rsid w:val="00D57C17"/>
    <w:rsid w:val="00D60341"/>
    <w:rsid w:val="00D603CF"/>
    <w:rsid w:val="00D61138"/>
    <w:rsid w:val="00D61A54"/>
    <w:rsid w:val="00D61F53"/>
    <w:rsid w:val="00D62047"/>
    <w:rsid w:val="00D62CE7"/>
    <w:rsid w:val="00D634AF"/>
    <w:rsid w:val="00D63929"/>
    <w:rsid w:val="00D63935"/>
    <w:rsid w:val="00D63EDF"/>
    <w:rsid w:val="00D65C9D"/>
    <w:rsid w:val="00D6611C"/>
    <w:rsid w:val="00D66379"/>
    <w:rsid w:val="00D669F2"/>
    <w:rsid w:val="00D66AD4"/>
    <w:rsid w:val="00D66F74"/>
    <w:rsid w:val="00D67561"/>
    <w:rsid w:val="00D70233"/>
    <w:rsid w:val="00D70830"/>
    <w:rsid w:val="00D70EA8"/>
    <w:rsid w:val="00D7113A"/>
    <w:rsid w:val="00D7178C"/>
    <w:rsid w:val="00D71794"/>
    <w:rsid w:val="00D7266A"/>
    <w:rsid w:val="00D72763"/>
    <w:rsid w:val="00D739FF"/>
    <w:rsid w:val="00D73A39"/>
    <w:rsid w:val="00D7482E"/>
    <w:rsid w:val="00D74BDE"/>
    <w:rsid w:val="00D74C86"/>
    <w:rsid w:val="00D751E8"/>
    <w:rsid w:val="00D755BE"/>
    <w:rsid w:val="00D75B48"/>
    <w:rsid w:val="00D76A89"/>
    <w:rsid w:val="00D770B9"/>
    <w:rsid w:val="00D774C6"/>
    <w:rsid w:val="00D776F4"/>
    <w:rsid w:val="00D77718"/>
    <w:rsid w:val="00D77D7B"/>
    <w:rsid w:val="00D80950"/>
    <w:rsid w:val="00D8098F"/>
    <w:rsid w:val="00D80FF9"/>
    <w:rsid w:val="00D817C3"/>
    <w:rsid w:val="00D81B3B"/>
    <w:rsid w:val="00D81B6D"/>
    <w:rsid w:val="00D81D21"/>
    <w:rsid w:val="00D8224B"/>
    <w:rsid w:val="00D828C8"/>
    <w:rsid w:val="00D828F5"/>
    <w:rsid w:val="00D82DF1"/>
    <w:rsid w:val="00D8371F"/>
    <w:rsid w:val="00D83D3C"/>
    <w:rsid w:val="00D83F44"/>
    <w:rsid w:val="00D84138"/>
    <w:rsid w:val="00D84A25"/>
    <w:rsid w:val="00D84D97"/>
    <w:rsid w:val="00D85BD4"/>
    <w:rsid w:val="00D874AD"/>
    <w:rsid w:val="00D87B5B"/>
    <w:rsid w:val="00D87DDA"/>
    <w:rsid w:val="00D8CCBB"/>
    <w:rsid w:val="00D9047C"/>
    <w:rsid w:val="00D90C49"/>
    <w:rsid w:val="00D90E42"/>
    <w:rsid w:val="00D910DB"/>
    <w:rsid w:val="00D92184"/>
    <w:rsid w:val="00D92A0A"/>
    <w:rsid w:val="00D92CD2"/>
    <w:rsid w:val="00D940B9"/>
    <w:rsid w:val="00D9459A"/>
    <w:rsid w:val="00D95D1F"/>
    <w:rsid w:val="00D96232"/>
    <w:rsid w:val="00D966B1"/>
    <w:rsid w:val="00D96822"/>
    <w:rsid w:val="00D968E9"/>
    <w:rsid w:val="00D97124"/>
    <w:rsid w:val="00D971B7"/>
    <w:rsid w:val="00D9744E"/>
    <w:rsid w:val="00D97913"/>
    <w:rsid w:val="00D97A3C"/>
    <w:rsid w:val="00D97DBA"/>
    <w:rsid w:val="00DA2570"/>
    <w:rsid w:val="00DA30A9"/>
    <w:rsid w:val="00DA39F6"/>
    <w:rsid w:val="00DA3B2C"/>
    <w:rsid w:val="00DA4630"/>
    <w:rsid w:val="00DA565B"/>
    <w:rsid w:val="00DA59AD"/>
    <w:rsid w:val="00DA6068"/>
    <w:rsid w:val="00DA6173"/>
    <w:rsid w:val="00DA6423"/>
    <w:rsid w:val="00DA653B"/>
    <w:rsid w:val="00DA6C79"/>
    <w:rsid w:val="00DA746D"/>
    <w:rsid w:val="00DA7869"/>
    <w:rsid w:val="00DA7BB9"/>
    <w:rsid w:val="00DB0173"/>
    <w:rsid w:val="00DB044F"/>
    <w:rsid w:val="00DB0472"/>
    <w:rsid w:val="00DB0969"/>
    <w:rsid w:val="00DB09B6"/>
    <w:rsid w:val="00DB1239"/>
    <w:rsid w:val="00DB126F"/>
    <w:rsid w:val="00DB1767"/>
    <w:rsid w:val="00DB1DF4"/>
    <w:rsid w:val="00DB21B2"/>
    <w:rsid w:val="00DB2410"/>
    <w:rsid w:val="00DB2C5C"/>
    <w:rsid w:val="00DB35CF"/>
    <w:rsid w:val="00DB3BA1"/>
    <w:rsid w:val="00DB463C"/>
    <w:rsid w:val="00DB493F"/>
    <w:rsid w:val="00DB5715"/>
    <w:rsid w:val="00DB57ED"/>
    <w:rsid w:val="00DB5A53"/>
    <w:rsid w:val="00DB6824"/>
    <w:rsid w:val="00DC00C7"/>
    <w:rsid w:val="00DC0A2B"/>
    <w:rsid w:val="00DC1C3A"/>
    <w:rsid w:val="00DC1D30"/>
    <w:rsid w:val="00DC24C6"/>
    <w:rsid w:val="00DC31F9"/>
    <w:rsid w:val="00DC32AB"/>
    <w:rsid w:val="00DC3794"/>
    <w:rsid w:val="00DC3CD3"/>
    <w:rsid w:val="00DC4CFD"/>
    <w:rsid w:val="00DC5BA9"/>
    <w:rsid w:val="00DC66B3"/>
    <w:rsid w:val="00DC7045"/>
    <w:rsid w:val="00DC7270"/>
    <w:rsid w:val="00DC779F"/>
    <w:rsid w:val="00DD0F37"/>
    <w:rsid w:val="00DD1595"/>
    <w:rsid w:val="00DD18B6"/>
    <w:rsid w:val="00DD1D0B"/>
    <w:rsid w:val="00DD2174"/>
    <w:rsid w:val="00DD23B7"/>
    <w:rsid w:val="00DD37F4"/>
    <w:rsid w:val="00DD3C78"/>
    <w:rsid w:val="00DD3F08"/>
    <w:rsid w:val="00DD4960"/>
    <w:rsid w:val="00DD518E"/>
    <w:rsid w:val="00DD7C73"/>
    <w:rsid w:val="00DD7D0A"/>
    <w:rsid w:val="00DD7F0B"/>
    <w:rsid w:val="00DE0A67"/>
    <w:rsid w:val="00DE0D75"/>
    <w:rsid w:val="00DE146B"/>
    <w:rsid w:val="00DE2C2A"/>
    <w:rsid w:val="00DE302E"/>
    <w:rsid w:val="00DE3550"/>
    <w:rsid w:val="00DE35ED"/>
    <w:rsid w:val="00DE3A3B"/>
    <w:rsid w:val="00DE430D"/>
    <w:rsid w:val="00DE4FC4"/>
    <w:rsid w:val="00DE5055"/>
    <w:rsid w:val="00DE532F"/>
    <w:rsid w:val="00DE54B6"/>
    <w:rsid w:val="00DE55FA"/>
    <w:rsid w:val="00DE5CC5"/>
    <w:rsid w:val="00DE66CB"/>
    <w:rsid w:val="00DE6CFB"/>
    <w:rsid w:val="00DE6D24"/>
    <w:rsid w:val="00DE7B00"/>
    <w:rsid w:val="00DF01E8"/>
    <w:rsid w:val="00DF088E"/>
    <w:rsid w:val="00DF1089"/>
    <w:rsid w:val="00DF1BA2"/>
    <w:rsid w:val="00DF25DF"/>
    <w:rsid w:val="00DF2959"/>
    <w:rsid w:val="00DF2CFF"/>
    <w:rsid w:val="00DF3C1F"/>
    <w:rsid w:val="00DF4897"/>
    <w:rsid w:val="00DF4A92"/>
    <w:rsid w:val="00DF5763"/>
    <w:rsid w:val="00DF5973"/>
    <w:rsid w:val="00DF623E"/>
    <w:rsid w:val="00DF6874"/>
    <w:rsid w:val="00DF6FB2"/>
    <w:rsid w:val="00DF707B"/>
    <w:rsid w:val="00DF7A41"/>
    <w:rsid w:val="00DF7AB4"/>
    <w:rsid w:val="00E0074D"/>
    <w:rsid w:val="00E00C19"/>
    <w:rsid w:val="00E00C30"/>
    <w:rsid w:val="00E00D10"/>
    <w:rsid w:val="00E01AB4"/>
    <w:rsid w:val="00E0208B"/>
    <w:rsid w:val="00E02A89"/>
    <w:rsid w:val="00E02DC7"/>
    <w:rsid w:val="00E03A32"/>
    <w:rsid w:val="00E03C8F"/>
    <w:rsid w:val="00E03DF4"/>
    <w:rsid w:val="00E047A7"/>
    <w:rsid w:val="00E04AB6"/>
    <w:rsid w:val="00E04EF2"/>
    <w:rsid w:val="00E0518E"/>
    <w:rsid w:val="00E054A9"/>
    <w:rsid w:val="00E05B02"/>
    <w:rsid w:val="00E06137"/>
    <w:rsid w:val="00E06DDD"/>
    <w:rsid w:val="00E070B8"/>
    <w:rsid w:val="00E076C8"/>
    <w:rsid w:val="00E07813"/>
    <w:rsid w:val="00E10AA5"/>
    <w:rsid w:val="00E11017"/>
    <w:rsid w:val="00E11F0E"/>
    <w:rsid w:val="00E12113"/>
    <w:rsid w:val="00E1214B"/>
    <w:rsid w:val="00E134DC"/>
    <w:rsid w:val="00E13DE7"/>
    <w:rsid w:val="00E14898"/>
    <w:rsid w:val="00E15CB2"/>
    <w:rsid w:val="00E17C41"/>
    <w:rsid w:val="00E18411"/>
    <w:rsid w:val="00E20918"/>
    <w:rsid w:val="00E213F9"/>
    <w:rsid w:val="00E21D2F"/>
    <w:rsid w:val="00E2283D"/>
    <w:rsid w:val="00E22B81"/>
    <w:rsid w:val="00E22DA5"/>
    <w:rsid w:val="00E22F87"/>
    <w:rsid w:val="00E23ABF"/>
    <w:rsid w:val="00E24451"/>
    <w:rsid w:val="00E2466E"/>
    <w:rsid w:val="00E24830"/>
    <w:rsid w:val="00E2483B"/>
    <w:rsid w:val="00E249A4"/>
    <w:rsid w:val="00E254D7"/>
    <w:rsid w:val="00E25583"/>
    <w:rsid w:val="00E2577F"/>
    <w:rsid w:val="00E26837"/>
    <w:rsid w:val="00E26BB7"/>
    <w:rsid w:val="00E26C54"/>
    <w:rsid w:val="00E26DA7"/>
    <w:rsid w:val="00E272D9"/>
    <w:rsid w:val="00E2748C"/>
    <w:rsid w:val="00E278CA"/>
    <w:rsid w:val="00E30658"/>
    <w:rsid w:val="00E311C9"/>
    <w:rsid w:val="00E31298"/>
    <w:rsid w:val="00E312A5"/>
    <w:rsid w:val="00E312AC"/>
    <w:rsid w:val="00E31629"/>
    <w:rsid w:val="00E31E41"/>
    <w:rsid w:val="00E328F6"/>
    <w:rsid w:val="00E330B6"/>
    <w:rsid w:val="00E3321B"/>
    <w:rsid w:val="00E336F5"/>
    <w:rsid w:val="00E33F3F"/>
    <w:rsid w:val="00E3435A"/>
    <w:rsid w:val="00E348D7"/>
    <w:rsid w:val="00E34E47"/>
    <w:rsid w:val="00E354AD"/>
    <w:rsid w:val="00E35600"/>
    <w:rsid w:val="00E35699"/>
    <w:rsid w:val="00E35C51"/>
    <w:rsid w:val="00E36447"/>
    <w:rsid w:val="00E36BB5"/>
    <w:rsid w:val="00E3740B"/>
    <w:rsid w:val="00E37993"/>
    <w:rsid w:val="00E37E91"/>
    <w:rsid w:val="00E400B3"/>
    <w:rsid w:val="00E40D2C"/>
    <w:rsid w:val="00E41397"/>
    <w:rsid w:val="00E416C5"/>
    <w:rsid w:val="00E417EE"/>
    <w:rsid w:val="00E42E47"/>
    <w:rsid w:val="00E432E5"/>
    <w:rsid w:val="00E43808"/>
    <w:rsid w:val="00E43A5B"/>
    <w:rsid w:val="00E43B92"/>
    <w:rsid w:val="00E44888"/>
    <w:rsid w:val="00E45626"/>
    <w:rsid w:val="00E4573D"/>
    <w:rsid w:val="00E45B83"/>
    <w:rsid w:val="00E45E6D"/>
    <w:rsid w:val="00E4604C"/>
    <w:rsid w:val="00E4617F"/>
    <w:rsid w:val="00E477FE"/>
    <w:rsid w:val="00E50938"/>
    <w:rsid w:val="00E51475"/>
    <w:rsid w:val="00E51C4F"/>
    <w:rsid w:val="00E52226"/>
    <w:rsid w:val="00E52C1D"/>
    <w:rsid w:val="00E534A2"/>
    <w:rsid w:val="00E539A4"/>
    <w:rsid w:val="00E53AB9"/>
    <w:rsid w:val="00E5406A"/>
    <w:rsid w:val="00E55879"/>
    <w:rsid w:val="00E559F1"/>
    <w:rsid w:val="00E55F6F"/>
    <w:rsid w:val="00E562F6"/>
    <w:rsid w:val="00E563FD"/>
    <w:rsid w:val="00E572D0"/>
    <w:rsid w:val="00E5764B"/>
    <w:rsid w:val="00E60140"/>
    <w:rsid w:val="00E61D87"/>
    <w:rsid w:val="00E63A61"/>
    <w:rsid w:val="00E63DDE"/>
    <w:rsid w:val="00E63ED2"/>
    <w:rsid w:val="00E64393"/>
    <w:rsid w:val="00E64650"/>
    <w:rsid w:val="00E64E63"/>
    <w:rsid w:val="00E64F71"/>
    <w:rsid w:val="00E656CE"/>
    <w:rsid w:val="00E65A59"/>
    <w:rsid w:val="00E65EC0"/>
    <w:rsid w:val="00E666D4"/>
    <w:rsid w:val="00E67C1B"/>
    <w:rsid w:val="00E67C3F"/>
    <w:rsid w:val="00E70690"/>
    <w:rsid w:val="00E70B57"/>
    <w:rsid w:val="00E712F3"/>
    <w:rsid w:val="00E714B6"/>
    <w:rsid w:val="00E71A98"/>
    <w:rsid w:val="00E72049"/>
    <w:rsid w:val="00E720D6"/>
    <w:rsid w:val="00E72540"/>
    <w:rsid w:val="00E7376A"/>
    <w:rsid w:val="00E7379C"/>
    <w:rsid w:val="00E74A8A"/>
    <w:rsid w:val="00E757BD"/>
    <w:rsid w:val="00E75B14"/>
    <w:rsid w:val="00E75EC8"/>
    <w:rsid w:val="00E7640D"/>
    <w:rsid w:val="00E76AF2"/>
    <w:rsid w:val="00E772A2"/>
    <w:rsid w:val="00E7753F"/>
    <w:rsid w:val="00E778C5"/>
    <w:rsid w:val="00E77940"/>
    <w:rsid w:val="00E77DFF"/>
    <w:rsid w:val="00E803A8"/>
    <w:rsid w:val="00E8070A"/>
    <w:rsid w:val="00E80AE2"/>
    <w:rsid w:val="00E80B26"/>
    <w:rsid w:val="00E80CEF"/>
    <w:rsid w:val="00E81026"/>
    <w:rsid w:val="00E81458"/>
    <w:rsid w:val="00E82071"/>
    <w:rsid w:val="00E8429B"/>
    <w:rsid w:val="00E84A7C"/>
    <w:rsid w:val="00E84EEF"/>
    <w:rsid w:val="00E84FDF"/>
    <w:rsid w:val="00E853C3"/>
    <w:rsid w:val="00E8547E"/>
    <w:rsid w:val="00E85600"/>
    <w:rsid w:val="00E856A1"/>
    <w:rsid w:val="00E858DC"/>
    <w:rsid w:val="00E85995"/>
    <w:rsid w:val="00E8795D"/>
    <w:rsid w:val="00E87F98"/>
    <w:rsid w:val="00E91312"/>
    <w:rsid w:val="00E91BA1"/>
    <w:rsid w:val="00E92446"/>
    <w:rsid w:val="00E928D2"/>
    <w:rsid w:val="00E9324F"/>
    <w:rsid w:val="00E94146"/>
    <w:rsid w:val="00E94993"/>
    <w:rsid w:val="00E94B37"/>
    <w:rsid w:val="00E95837"/>
    <w:rsid w:val="00E96237"/>
    <w:rsid w:val="00E9653B"/>
    <w:rsid w:val="00E96A78"/>
    <w:rsid w:val="00E96AB4"/>
    <w:rsid w:val="00E9746E"/>
    <w:rsid w:val="00EA10AE"/>
    <w:rsid w:val="00EA12D4"/>
    <w:rsid w:val="00EA1CBC"/>
    <w:rsid w:val="00EA29A9"/>
    <w:rsid w:val="00EA2B17"/>
    <w:rsid w:val="00EA2B78"/>
    <w:rsid w:val="00EA2E5F"/>
    <w:rsid w:val="00EA40E5"/>
    <w:rsid w:val="00EA4A8B"/>
    <w:rsid w:val="00EA4FD8"/>
    <w:rsid w:val="00EA6317"/>
    <w:rsid w:val="00EA6EAB"/>
    <w:rsid w:val="00EA719E"/>
    <w:rsid w:val="00EA73A1"/>
    <w:rsid w:val="00EA7471"/>
    <w:rsid w:val="00EA7715"/>
    <w:rsid w:val="00EA786A"/>
    <w:rsid w:val="00EA79E3"/>
    <w:rsid w:val="00EB0739"/>
    <w:rsid w:val="00EB1B90"/>
    <w:rsid w:val="00EB1F80"/>
    <w:rsid w:val="00EB2220"/>
    <w:rsid w:val="00EB313A"/>
    <w:rsid w:val="00EB3521"/>
    <w:rsid w:val="00EB405B"/>
    <w:rsid w:val="00EB4489"/>
    <w:rsid w:val="00EB4758"/>
    <w:rsid w:val="00EB4909"/>
    <w:rsid w:val="00EB5513"/>
    <w:rsid w:val="00EB5563"/>
    <w:rsid w:val="00EB5BE5"/>
    <w:rsid w:val="00EB5D30"/>
    <w:rsid w:val="00EB5E82"/>
    <w:rsid w:val="00EB60BD"/>
    <w:rsid w:val="00EB60D8"/>
    <w:rsid w:val="00EB62DD"/>
    <w:rsid w:val="00EB6600"/>
    <w:rsid w:val="00EB681B"/>
    <w:rsid w:val="00EB6AEF"/>
    <w:rsid w:val="00EB7624"/>
    <w:rsid w:val="00EC000A"/>
    <w:rsid w:val="00EC0732"/>
    <w:rsid w:val="00EC0B08"/>
    <w:rsid w:val="00EC0F60"/>
    <w:rsid w:val="00EC119B"/>
    <w:rsid w:val="00EC1645"/>
    <w:rsid w:val="00EC2023"/>
    <w:rsid w:val="00EC250E"/>
    <w:rsid w:val="00EC2C4F"/>
    <w:rsid w:val="00EC2D23"/>
    <w:rsid w:val="00EC2D4F"/>
    <w:rsid w:val="00EC30B8"/>
    <w:rsid w:val="00EC3EAB"/>
    <w:rsid w:val="00EC4965"/>
    <w:rsid w:val="00EC507D"/>
    <w:rsid w:val="00EC5145"/>
    <w:rsid w:val="00EC5558"/>
    <w:rsid w:val="00EC56E1"/>
    <w:rsid w:val="00EC5C7A"/>
    <w:rsid w:val="00EC69A3"/>
    <w:rsid w:val="00EC77B8"/>
    <w:rsid w:val="00ED1531"/>
    <w:rsid w:val="00ED154C"/>
    <w:rsid w:val="00ED1C61"/>
    <w:rsid w:val="00ED1F25"/>
    <w:rsid w:val="00ED3720"/>
    <w:rsid w:val="00ED3E0C"/>
    <w:rsid w:val="00ED57E0"/>
    <w:rsid w:val="00ED5FF9"/>
    <w:rsid w:val="00ED609A"/>
    <w:rsid w:val="00ED644C"/>
    <w:rsid w:val="00ED673F"/>
    <w:rsid w:val="00ED676D"/>
    <w:rsid w:val="00ED7B3D"/>
    <w:rsid w:val="00EE00E7"/>
    <w:rsid w:val="00EE15FB"/>
    <w:rsid w:val="00EE1630"/>
    <w:rsid w:val="00EE1A9A"/>
    <w:rsid w:val="00EE1D65"/>
    <w:rsid w:val="00EE1DC3"/>
    <w:rsid w:val="00EE2423"/>
    <w:rsid w:val="00EE25FC"/>
    <w:rsid w:val="00EE35FC"/>
    <w:rsid w:val="00EE3B56"/>
    <w:rsid w:val="00EE3D8C"/>
    <w:rsid w:val="00EE4D21"/>
    <w:rsid w:val="00EE4EEF"/>
    <w:rsid w:val="00EE538A"/>
    <w:rsid w:val="00EE5E9B"/>
    <w:rsid w:val="00EE6600"/>
    <w:rsid w:val="00EE703A"/>
    <w:rsid w:val="00EE738F"/>
    <w:rsid w:val="00EE7BF5"/>
    <w:rsid w:val="00EE7F77"/>
    <w:rsid w:val="00EF0073"/>
    <w:rsid w:val="00EF0365"/>
    <w:rsid w:val="00EF10EC"/>
    <w:rsid w:val="00EF11E3"/>
    <w:rsid w:val="00EF128B"/>
    <w:rsid w:val="00EF13D5"/>
    <w:rsid w:val="00EF20B2"/>
    <w:rsid w:val="00EF2851"/>
    <w:rsid w:val="00EF2B01"/>
    <w:rsid w:val="00EF34B2"/>
    <w:rsid w:val="00EF4392"/>
    <w:rsid w:val="00EF489C"/>
    <w:rsid w:val="00EF51DA"/>
    <w:rsid w:val="00EF5849"/>
    <w:rsid w:val="00EF5C98"/>
    <w:rsid w:val="00EF664A"/>
    <w:rsid w:val="00EF7226"/>
    <w:rsid w:val="00EF7A24"/>
    <w:rsid w:val="00EF7A77"/>
    <w:rsid w:val="00EF7ABB"/>
    <w:rsid w:val="00EF7C5A"/>
    <w:rsid w:val="00EF7FF2"/>
    <w:rsid w:val="00F00460"/>
    <w:rsid w:val="00F00D2E"/>
    <w:rsid w:val="00F015F4"/>
    <w:rsid w:val="00F018C5"/>
    <w:rsid w:val="00F0195B"/>
    <w:rsid w:val="00F01A37"/>
    <w:rsid w:val="00F01C3A"/>
    <w:rsid w:val="00F01EE1"/>
    <w:rsid w:val="00F02AEF"/>
    <w:rsid w:val="00F02F0F"/>
    <w:rsid w:val="00F03010"/>
    <w:rsid w:val="00F0408C"/>
    <w:rsid w:val="00F042F8"/>
    <w:rsid w:val="00F04669"/>
    <w:rsid w:val="00F0484B"/>
    <w:rsid w:val="00F06AD7"/>
    <w:rsid w:val="00F06B58"/>
    <w:rsid w:val="00F07241"/>
    <w:rsid w:val="00F07534"/>
    <w:rsid w:val="00F07646"/>
    <w:rsid w:val="00F07D03"/>
    <w:rsid w:val="00F10104"/>
    <w:rsid w:val="00F10668"/>
    <w:rsid w:val="00F1133A"/>
    <w:rsid w:val="00F11BC1"/>
    <w:rsid w:val="00F12286"/>
    <w:rsid w:val="00F12FFD"/>
    <w:rsid w:val="00F131A8"/>
    <w:rsid w:val="00F13989"/>
    <w:rsid w:val="00F13A43"/>
    <w:rsid w:val="00F13A8F"/>
    <w:rsid w:val="00F13B41"/>
    <w:rsid w:val="00F13ED5"/>
    <w:rsid w:val="00F142DC"/>
    <w:rsid w:val="00F15683"/>
    <w:rsid w:val="00F15968"/>
    <w:rsid w:val="00F16972"/>
    <w:rsid w:val="00F16D1B"/>
    <w:rsid w:val="00F20466"/>
    <w:rsid w:val="00F204AC"/>
    <w:rsid w:val="00F20C7D"/>
    <w:rsid w:val="00F2138B"/>
    <w:rsid w:val="00F219A8"/>
    <w:rsid w:val="00F225A5"/>
    <w:rsid w:val="00F2326D"/>
    <w:rsid w:val="00F233A4"/>
    <w:rsid w:val="00F2482B"/>
    <w:rsid w:val="00F25067"/>
    <w:rsid w:val="00F251F7"/>
    <w:rsid w:val="00F25527"/>
    <w:rsid w:val="00F25BC8"/>
    <w:rsid w:val="00F25BDA"/>
    <w:rsid w:val="00F26156"/>
    <w:rsid w:val="00F26563"/>
    <w:rsid w:val="00F26704"/>
    <w:rsid w:val="00F26FAE"/>
    <w:rsid w:val="00F270B7"/>
    <w:rsid w:val="00F2746B"/>
    <w:rsid w:val="00F2778B"/>
    <w:rsid w:val="00F27BB3"/>
    <w:rsid w:val="00F305D3"/>
    <w:rsid w:val="00F306C1"/>
    <w:rsid w:val="00F30760"/>
    <w:rsid w:val="00F31CF7"/>
    <w:rsid w:val="00F340CB"/>
    <w:rsid w:val="00F35F67"/>
    <w:rsid w:val="00F36176"/>
    <w:rsid w:val="00F37293"/>
    <w:rsid w:val="00F3751F"/>
    <w:rsid w:val="00F3798E"/>
    <w:rsid w:val="00F40000"/>
    <w:rsid w:val="00F40263"/>
    <w:rsid w:val="00F40B7D"/>
    <w:rsid w:val="00F40F65"/>
    <w:rsid w:val="00F41168"/>
    <w:rsid w:val="00F413F0"/>
    <w:rsid w:val="00F416B8"/>
    <w:rsid w:val="00F41879"/>
    <w:rsid w:val="00F4233B"/>
    <w:rsid w:val="00F423E6"/>
    <w:rsid w:val="00F43264"/>
    <w:rsid w:val="00F440FB"/>
    <w:rsid w:val="00F4430D"/>
    <w:rsid w:val="00F44764"/>
    <w:rsid w:val="00F44C69"/>
    <w:rsid w:val="00F45BB4"/>
    <w:rsid w:val="00F46666"/>
    <w:rsid w:val="00F467C8"/>
    <w:rsid w:val="00F46CFC"/>
    <w:rsid w:val="00F46E2A"/>
    <w:rsid w:val="00F47145"/>
    <w:rsid w:val="00F477D2"/>
    <w:rsid w:val="00F47E40"/>
    <w:rsid w:val="00F50A96"/>
    <w:rsid w:val="00F50FA5"/>
    <w:rsid w:val="00F51B3D"/>
    <w:rsid w:val="00F51DAB"/>
    <w:rsid w:val="00F5360A"/>
    <w:rsid w:val="00F53B5D"/>
    <w:rsid w:val="00F53E33"/>
    <w:rsid w:val="00F540D2"/>
    <w:rsid w:val="00F548CA"/>
    <w:rsid w:val="00F54A01"/>
    <w:rsid w:val="00F54CBD"/>
    <w:rsid w:val="00F55151"/>
    <w:rsid w:val="00F552FC"/>
    <w:rsid w:val="00F55420"/>
    <w:rsid w:val="00F55833"/>
    <w:rsid w:val="00F55AC9"/>
    <w:rsid w:val="00F560E5"/>
    <w:rsid w:val="00F568C9"/>
    <w:rsid w:val="00F56CD6"/>
    <w:rsid w:val="00F605D5"/>
    <w:rsid w:val="00F6097C"/>
    <w:rsid w:val="00F60BB8"/>
    <w:rsid w:val="00F60C46"/>
    <w:rsid w:val="00F60E58"/>
    <w:rsid w:val="00F62351"/>
    <w:rsid w:val="00F62709"/>
    <w:rsid w:val="00F62773"/>
    <w:rsid w:val="00F6304D"/>
    <w:rsid w:val="00F632CB"/>
    <w:rsid w:val="00F63F80"/>
    <w:rsid w:val="00F6421E"/>
    <w:rsid w:val="00F659D0"/>
    <w:rsid w:val="00F6622E"/>
    <w:rsid w:val="00F666FE"/>
    <w:rsid w:val="00F66C9C"/>
    <w:rsid w:val="00F66EA7"/>
    <w:rsid w:val="00F6791C"/>
    <w:rsid w:val="00F70129"/>
    <w:rsid w:val="00F70131"/>
    <w:rsid w:val="00F70B10"/>
    <w:rsid w:val="00F70F7B"/>
    <w:rsid w:val="00F71B06"/>
    <w:rsid w:val="00F723E7"/>
    <w:rsid w:val="00F72AB1"/>
    <w:rsid w:val="00F738D2"/>
    <w:rsid w:val="00F743CB"/>
    <w:rsid w:val="00F755C8"/>
    <w:rsid w:val="00F759A7"/>
    <w:rsid w:val="00F76929"/>
    <w:rsid w:val="00F77B0A"/>
    <w:rsid w:val="00F77F26"/>
    <w:rsid w:val="00F8027E"/>
    <w:rsid w:val="00F80543"/>
    <w:rsid w:val="00F806D9"/>
    <w:rsid w:val="00F80CCA"/>
    <w:rsid w:val="00F8134C"/>
    <w:rsid w:val="00F81CAE"/>
    <w:rsid w:val="00F81FE4"/>
    <w:rsid w:val="00F820E0"/>
    <w:rsid w:val="00F821AB"/>
    <w:rsid w:val="00F824AB"/>
    <w:rsid w:val="00F82ACD"/>
    <w:rsid w:val="00F830CE"/>
    <w:rsid w:val="00F84857"/>
    <w:rsid w:val="00F85B16"/>
    <w:rsid w:val="00F86064"/>
    <w:rsid w:val="00F86513"/>
    <w:rsid w:val="00F869CA"/>
    <w:rsid w:val="00F869E1"/>
    <w:rsid w:val="00F869E4"/>
    <w:rsid w:val="00F869F8"/>
    <w:rsid w:val="00F874C0"/>
    <w:rsid w:val="00F8772E"/>
    <w:rsid w:val="00F87A09"/>
    <w:rsid w:val="00F90484"/>
    <w:rsid w:val="00F909BB"/>
    <w:rsid w:val="00F90F7F"/>
    <w:rsid w:val="00F913C6"/>
    <w:rsid w:val="00F91954"/>
    <w:rsid w:val="00F91E86"/>
    <w:rsid w:val="00F92352"/>
    <w:rsid w:val="00F92881"/>
    <w:rsid w:val="00F92C1E"/>
    <w:rsid w:val="00F932BD"/>
    <w:rsid w:val="00F93538"/>
    <w:rsid w:val="00F93D9C"/>
    <w:rsid w:val="00F94270"/>
    <w:rsid w:val="00F95163"/>
    <w:rsid w:val="00F95B21"/>
    <w:rsid w:val="00F95D16"/>
    <w:rsid w:val="00F961A3"/>
    <w:rsid w:val="00F96668"/>
    <w:rsid w:val="00FA081E"/>
    <w:rsid w:val="00FA08EE"/>
    <w:rsid w:val="00FA11D8"/>
    <w:rsid w:val="00FA1DCE"/>
    <w:rsid w:val="00FA1DE8"/>
    <w:rsid w:val="00FA36B1"/>
    <w:rsid w:val="00FA3D36"/>
    <w:rsid w:val="00FA4109"/>
    <w:rsid w:val="00FA5E5C"/>
    <w:rsid w:val="00FA642D"/>
    <w:rsid w:val="00FA6ED2"/>
    <w:rsid w:val="00FA7B6C"/>
    <w:rsid w:val="00FA7EF1"/>
    <w:rsid w:val="00FA7FD8"/>
    <w:rsid w:val="00FB01D5"/>
    <w:rsid w:val="00FB05B9"/>
    <w:rsid w:val="00FB0B41"/>
    <w:rsid w:val="00FB0E0C"/>
    <w:rsid w:val="00FB1AF7"/>
    <w:rsid w:val="00FB26A1"/>
    <w:rsid w:val="00FB2FCA"/>
    <w:rsid w:val="00FB3606"/>
    <w:rsid w:val="00FB370F"/>
    <w:rsid w:val="00FB3811"/>
    <w:rsid w:val="00FB4789"/>
    <w:rsid w:val="00FB5056"/>
    <w:rsid w:val="00FB53A4"/>
    <w:rsid w:val="00FB5861"/>
    <w:rsid w:val="00FB6127"/>
    <w:rsid w:val="00FB65F3"/>
    <w:rsid w:val="00FB689A"/>
    <w:rsid w:val="00FB72D7"/>
    <w:rsid w:val="00FB7A88"/>
    <w:rsid w:val="00FC0088"/>
    <w:rsid w:val="00FC0320"/>
    <w:rsid w:val="00FC0476"/>
    <w:rsid w:val="00FC051C"/>
    <w:rsid w:val="00FC1A65"/>
    <w:rsid w:val="00FC20DE"/>
    <w:rsid w:val="00FC3717"/>
    <w:rsid w:val="00FC3A43"/>
    <w:rsid w:val="00FC5C9C"/>
    <w:rsid w:val="00FC5D0D"/>
    <w:rsid w:val="00FC5EDF"/>
    <w:rsid w:val="00FC61E4"/>
    <w:rsid w:val="00FC62F0"/>
    <w:rsid w:val="00FC63C4"/>
    <w:rsid w:val="00FC647B"/>
    <w:rsid w:val="00FC64F5"/>
    <w:rsid w:val="00FC739C"/>
    <w:rsid w:val="00FC74D0"/>
    <w:rsid w:val="00FC760C"/>
    <w:rsid w:val="00FD05B5"/>
    <w:rsid w:val="00FD0AFC"/>
    <w:rsid w:val="00FD2312"/>
    <w:rsid w:val="00FD2DE3"/>
    <w:rsid w:val="00FD2E6C"/>
    <w:rsid w:val="00FD2FF2"/>
    <w:rsid w:val="00FD30B4"/>
    <w:rsid w:val="00FD3648"/>
    <w:rsid w:val="00FD39B4"/>
    <w:rsid w:val="00FD467C"/>
    <w:rsid w:val="00FD4BCF"/>
    <w:rsid w:val="00FD5253"/>
    <w:rsid w:val="00FD5364"/>
    <w:rsid w:val="00FD5A5D"/>
    <w:rsid w:val="00FD62AB"/>
    <w:rsid w:val="00FD6797"/>
    <w:rsid w:val="00FD6EC7"/>
    <w:rsid w:val="00FD70B5"/>
    <w:rsid w:val="00FD727A"/>
    <w:rsid w:val="00FD733D"/>
    <w:rsid w:val="00FD7463"/>
    <w:rsid w:val="00FD7E07"/>
    <w:rsid w:val="00FE0177"/>
    <w:rsid w:val="00FE028E"/>
    <w:rsid w:val="00FE0537"/>
    <w:rsid w:val="00FE0544"/>
    <w:rsid w:val="00FE1743"/>
    <w:rsid w:val="00FE22F4"/>
    <w:rsid w:val="00FE2439"/>
    <w:rsid w:val="00FE2EF6"/>
    <w:rsid w:val="00FE31E3"/>
    <w:rsid w:val="00FE34D4"/>
    <w:rsid w:val="00FE5A73"/>
    <w:rsid w:val="00FE6671"/>
    <w:rsid w:val="00FE6D64"/>
    <w:rsid w:val="00FE6FFF"/>
    <w:rsid w:val="00FE7BB3"/>
    <w:rsid w:val="00FE7C98"/>
    <w:rsid w:val="00FE7CC5"/>
    <w:rsid w:val="00FE7E9B"/>
    <w:rsid w:val="00FF0BA7"/>
    <w:rsid w:val="00FF0D03"/>
    <w:rsid w:val="00FF1EB9"/>
    <w:rsid w:val="00FF2332"/>
    <w:rsid w:val="00FF2AFD"/>
    <w:rsid w:val="00FF376C"/>
    <w:rsid w:val="00FF3958"/>
    <w:rsid w:val="00FF3D1C"/>
    <w:rsid w:val="00FF4078"/>
    <w:rsid w:val="00FF4245"/>
    <w:rsid w:val="00FF4B9F"/>
    <w:rsid w:val="00FF54D4"/>
    <w:rsid w:val="00FF580D"/>
    <w:rsid w:val="00FF5973"/>
    <w:rsid w:val="00FF5E11"/>
    <w:rsid w:val="00FF6291"/>
    <w:rsid w:val="00FF629E"/>
    <w:rsid w:val="00FF6E3B"/>
    <w:rsid w:val="00FF76E6"/>
    <w:rsid w:val="00FF7C70"/>
    <w:rsid w:val="0119FE5A"/>
    <w:rsid w:val="0125D9DA"/>
    <w:rsid w:val="0127B11B"/>
    <w:rsid w:val="01283BEE"/>
    <w:rsid w:val="0134A2DA"/>
    <w:rsid w:val="013509FE"/>
    <w:rsid w:val="014487AE"/>
    <w:rsid w:val="0145A137"/>
    <w:rsid w:val="0148101D"/>
    <w:rsid w:val="0150FAEF"/>
    <w:rsid w:val="0151ABE9"/>
    <w:rsid w:val="0154F9E4"/>
    <w:rsid w:val="016F186E"/>
    <w:rsid w:val="018F3E8E"/>
    <w:rsid w:val="01B2A9C0"/>
    <w:rsid w:val="01BD7EEB"/>
    <w:rsid w:val="01CB9F57"/>
    <w:rsid w:val="01DD6C0B"/>
    <w:rsid w:val="01E21712"/>
    <w:rsid w:val="01E59B65"/>
    <w:rsid w:val="0205D38C"/>
    <w:rsid w:val="020EEF33"/>
    <w:rsid w:val="0224A510"/>
    <w:rsid w:val="02491DCA"/>
    <w:rsid w:val="0250D4D5"/>
    <w:rsid w:val="0251EA58"/>
    <w:rsid w:val="02548C82"/>
    <w:rsid w:val="0260343D"/>
    <w:rsid w:val="026D7091"/>
    <w:rsid w:val="026E4CD2"/>
    <w:rsid w:val="026FFF83"/>
    <w:rsid w:val="0279D27B"/>
    <w:rsid w:val="029543CC"/>
    <w:rsid w:val="02B87787"/>
    <w:rsid w:val="02B92EDB"/>
    <w:rsid w:val="02CA2142"/>
    <w:rsid w:val="02D888EE"/>
    <w:rsid w:val="02E6FAC3"/>
    <w:rsid w:val="02FCF6DA"/>
    <w:rsid w:val="0306ED7F"/>
    <w:rsid w:val="031E47C6"/>
    <w:rsid w:val="032C217B"/>
    <w:rsid w:val="033C28FC"/>
    <w:rsid w:val="0350CC34"/>
    <w:rsid w:val="035698AA"/>
    <w:rsid w:val="035EFD04"/>
    <w:rsid w:val="0372CF41"/>
    <w:rsid w:val="03850AA4"/>
    <w:rsid w:val="039AD839"/>
    <w:rsid w:val="03AB7165"/>
    <w:rsid w:val="03B9A72C"/>
    <w:rsid w:val="03C358A1"/>
    <w:rsid w:val="03CE0AFD"/>
    <w:rsid w:val="03CF157D"/>
    <w:rsid w:val="03D1CA5F"/>
    <w:rsid w:val="03DAD87A"/>
    <w:rsid w:val="03E85E74"/>
    <w:rsid w:val="03F2E4D2"/>
    <w:rsid w:val="03F4FAE0"/>
    <w:rsid w:val="040115C7"/>
    <w:rsid w:val="040639AF"/>
    <w:rsid w:val="04065C18"/>
    <w:rsid w:val="041A44E3"/>
    <w:rsid w:val="043D0A16"/>
    <w:rsid w:val="046594A4"/>
    <w:rsid w:val="0479F0C3"/>
    <w:rsid w:val="047C7548"/>
    <w:rsid w:val="04891F89"/>
    <w:rsid w:val="048B2916"/>
    <w:rsid w:val="049AEC7A"/>
    <w:rsid w:val="04A6049E"/>
    <w:rsid w:val="04B3D962"/>
    <w:rsid w:val="04BF8046"/>
    <w:rsid w:val="04C66815"/>
    <w:rsid w:val="04C859CE"/>
    <w:rsid w:val="04CE4949"/>
    <w:rsid w:val="04E11F28"/>
    <w:rsid w:val="04ED0051"/>
    <w:rsid w:val="04EDCA9A"/>
    <w:rsid w:val="0514476C"/>
    <w:rsid w:val="0516C6DD"/>
    <w:rsid w:val="0517203D"/>
    <w:rsid w:val="051DD973"/>
    <w:rsid w:val="052474A9"/>
    <w:rsid w:val="0531F7B2"/>
    <w:rsid w:val="054061D8"/>
    <w:rsid w:val="054C1EB8"/>
    <w:rsid w:val="0571D282"/>
    <w:rsid w:val="05A7B561"/>
    <w:rsid w:val="05AC0D4D"/>
    <w:rsid w:val="05C2CFB1"/>
    <w:rsid w:val="05C680D8"/>
    <w:rsid w:val="05D01DF7"/>
    <w:rsid w:val="05D4E37D"/>
    <w:rsid w:val="05DF5DDA"/>
    <w:rsid w:val="05E67935"/>
    <w:rsid w:val="0601850A"/>
    <w:rsid w:val="060DBC0C"/>
    <w:rsid w:val="06156364"/>
    <w:rsid w:val="0619125A"/>
    <w:rsid w:val="06264F07"/>
    <w:rsid w:val="062D8740"/>
    <w:rsid w:val="0632224A"/>
    <w:rsid w:val="0636F8E1"/>
    <w:rsid w:val="06414D1F"/>
    <w:rsid w:val="0662F66D"/>
    <w:rsid w:val="066E4864"/>
    <w:rsid w:val="0670D7B7"/>
    <w:rsid w:val="068A9E67"/>
    <w:rsid w:val="0692A1DD"/>
    <w:rsid w:val="06A723B4"/>
    <w:rsid w:val="06A9699F"/>
    <w:rsid w:val="06C763A0"/>
    <w:rsid w:val="06CE5F19"/>
    <w:rsid w:val="06E56886"/>
    <w:rsid w:val="07168127"/>
    <w:rsid w:val="0725350B"/>
    <w:rsid w:val="072E93B4"/>
    <w:rsid w:val="0731912F"/>
    <w:rsid w:val="073F1F7E"/>
    <w:rsid w:val="0747D045"/>
    <w:rsid w:val="07612D0B"/>
    <w:rsid w:val="077DC307"/>
    <w:rsid w:val="07A56DA0"/>
    <w:rsid w:val="07BC9660"/>
    <w:rsid w:val="07C274CD"/>
    <w:rsid w:val="07C804DA"/>
    <w:rsid w:val="07C8E460"/>
    <w:rsid w:val="07D7946D"/>
    <w:rsid w:val="080EB561"/>
    <w:rsid w:val="08191C2D"/>
    <w:rsid w:val="08245988"/>
    <w:rsid w:val="082D0B58"/>
    <w:rsid w:val="083CCD51"/>
    <w:rsid w:val="087093B2"/>
    <w:rsid w:val="089AD167"/>
    <w:rsid w:val="08A36619"/>
    <w:rsid w:val="08BEAB24"/>
    <w:rsid w:val="08C053DA"/>
    <w:rsid w:val="08C81108"/>
    <w:rsid w:val="08DB224E"/>
    <w:rsid w:val="08F604E2"/>
    <w:rsid w:val="08FD167C"/>
    <w:rsid w:val="08FE14C8"/>
    <w:rsid w:val="08FF1D91"/>
    <w:rsid w:val="09164401"/>
    <w:rsid w:val="091861C1"/>
    <w:rsid w:val="091C6015"/>
    <w:rsid w:val="0921B252"/>
    <w:rsid w:val="0933303A"/>
    <w:rsid w:val="093C63BF"/>
    <w:rsid w:val="093E2A3A"/>
    <w:rsid w:val="0948AFAB"/>
    <w:rsid w:val="0950A71F"/>
    <w:rsid w:val="0962678B"/>
    <w:rsid w:val="09652528"/>
    <w:rsid w:val="0966A941"/>
    <w:rsid w:val="0976C938"/>
    <w:rsid w:val="0979FBB0"/>
    <w:rsid w:val="0982996C"/>
    <w:rsid w:val="098B6836"/>
    <w:rsid w:val="099ACA00"/>
    <w:rsid w:val="09B1EE17"/>
    <w:rsid w:val="09B68224"/>
    <w:rsid w:val="09E6D953"/>
    <w:rsid w:val="09EE393F"/>
    <w:rsid w:val="09F75973"/>
    <w:rsid w:val="09F8B48D"/>
    <w:rsid w:val="09FD0697"/>
    <w:rsid w:val="09FFCA71"/>
    <w:rsid w:val="0A06F456"/>
    <w:rsid w:val="0A0C5D88"/>
    <w:rsid w:val="0A0DF473"/>
    <w:rsid w:val="0A17EC2C"/>
    <w:rsid w:val="0A2451F6"/>
    <w:rsid w:val="0A32C4DD"/>
    <w:rsid w:val="0A365C15"/>
    <w:rsid w:val="0A36608C"/>
    <w:rsid w:val="0A39EDC9"/>
    <w:rsid w:val="0A3F367A"/>
    <w:rsid w:val="0A6D7782"/>
    <w:rsid w:val="0A90D315"/>
    <w:rsid w:val="0AA781F6"/>
    <w:rsid w:val="0AAFB524"/>
    <w:rsid w:val="0AB6A3CC"/>
    <w:rsid w:val="0ABC95AC"/>
    <w:rsid w:val="0ABD5197"/>
    <w:rsid w:val="0ABD51DB"/>
    <w:rsid w:val="0AC642BB"/>
    <w:rsid w:val="0ACF4C6C"/>
    <w:rsid w:val="0AE43474"/>
    <w:rsid w:val="0AE4B8F6"/>
    <w:rsid w:val="0AE9E8BD"/>
    <w:rsid w:val="0AEA1B8E"/>
    <w:rsid w:val="0AFAC3A6"/>
    <w:rsid w:val="0AFF5703"/>
    <w:rsid w:val="0B0AC23E"/>
    <w:rsid w:val="0B1BCB4D"/>
    <w:rsid w:val="0B1D4F8B"/>
    <w:rsid w:val="0B2C6422"/>
    <w:rsid w:val="0B3B06A4"/>
    <w:rsid w:val="0B40BF8D"/>
    <w:rsid w:val="0B417A56"/>
    <w:rsid w:val="0B41D30C"/>
    <w:rsid w:val="0B5E54CD"/>
    <w:rsid w:val="0B846B05"/>
    <w:rsid w:val="0B8ED17D"/>
    <w:rsid w:val="0B99B2B8"/>
    <w:rsid w:val="0BB936EA"/>
    <w:rsid w:val="0BC36EE3"/>
    <w:rsid w:val="0BCC54A5"/>
    <w:rsid w:val="0BD48369"/>
    <w:rsid w:val="0BDA7DD8"/>
    <w:rsid w:val="0BF724A6"/>
    <w:rsid w:val="0BF8B994"/>
    <w:rsid w:val="0C035324"/>
    <w:rsid w:val="0C1499B4"/>
    <w:rsid w:val="0C1F370D"/>
    <w:rsid w:val="0C319F63"/>
    <w:rsid w:val="0C3C925C"/>
    <w:rsid w:val="0C3D8306"/>
    <w:rsid w:val="0C474DF4"/>
    <w:rsid w:val="0C4BAD9B"/>
    <w:rsid w:val="0C825E2C"/>
    <w:rsid w:val="0C85F577"/>
    <w:rsid w:val="0C86FE6F"/>
    <w:rsid w:val="0C8C7B72"/>
    <w:rsid w:val="0C9A5130"/>
    <w:rsid w:val="0CA2D919"/>
    <w:rsid w:val="0CAA7882"/>
    <w:rsid w:val="0CAC3DA9"/>
    <w:rsid w:val="0CB66830"/>
    <w:rsid w:val="0CC07F29"/>
    <w:rsid w:val="0CE684C4"/>
    <w:rsid w:val="0D09FB60"/>
    <w:rsid w:val="0D20728C"/>
    <w:rsid w:val="0D3FA280"/>
    <w:rsid w:val="0D4CEB07"/>
    <w:rsid w:val="0D4F1465"/>
    <w:rsid w:val="0D5CCF66"/>
    <w:rsid w:val="0D6512FB"/>
    <w:rsid w:val="0D6B7935"/>
    <w:rsid w:val="0D6BF86C"/>
    <w:rsid w:val="0D7CF64A"/>
    <w:rsid w:val="0D938DA6"/>
    <w:rsid w:val="0DA23DE1"/>
    <w:rsid w:val="0DA3C7AC"/>
    <w:rsid w:val="0DA56250"/>
    <w:rsid w:val="0DA875A8"/>
    <w:rsid w:val="0DACFFFB"/>
    <w:rsid w:val="0DB33196"/>
    <w:rsid w:val="0DC43240"/>
    <w:rsid w:val="0DCF32A2"/>
    <w:rsid w:val="0DD7B51C"/>
    <w:rsid w:val="0DDBFB18"/>
    <w:rsid w:val="0DE1E8AC"/>
    <w:rsid w:val="0DED6C97"/>
    <w:rsid w:val="0E2C3B6F"/>
    <w:rsid w:val="0E37CFBA"/>
    <w:rsid w:val="0E3FE1EE"/>
    <w:rsid w:val="0E404270"/>
    <w:rsid w:val="0E4E65F8"/>
    <w:rsid w:val="0E542EEE"/>
    <w:rsid w:val="0E5EE0D5"/>
    <w:rsid w:val="0E5EE769"/>
    <w:rsid w:val="0E62382A"/>
    <w:rsid w:val="0E6717E6"/>
    <w:rsid w:val="0E6D7569"/>
    <w:rsid w:val="0E7A4C07"/>
    <w:rsid w:val="0E8C2854"/>
    <w:rsid w:val="0E8C6FA2"/>
    <w:rsid w:val="0E9126B9"/>
    <w:rsid w:val="0E98D40C"/>
    <w:rsid w:val="0EA333E9"/>
    <w:rsid w:val="0EA94016"/>
    <w:rsid w:val="0EB4F23C"/>
    <w:rsid w:val="0EB52D34"/>
    <w:rsid w:val="0EB93660"/>
    <w:rsid w:val="0EC58568"/>
    <w:rsid w:val="0F0893E0"/>
    <w:rsid w:val="0F0991E4"/>
    <w:rsid w:val="0F0FEDAF"/>
    <w:rsid w:val="0F159916"/>
    <w:rsid w:val="0F1F1E0E"/>
    <w:rsid w:val="0F355A2E"/>
    <w:rsid w:val="0F3DC989"/>
    <w:rsid w:val="0F414449"/>
    <w:rsid w:val="0F46D2B0"/>
    <w:rsid w:val="0F4900DA"/>
    <w:rsid w:val="0F55B7B4"/>
    <w:rsid w:val="0F63C337"/>
    <w:rsid w:val="0F63DC69"/>
    <w:rsid w:val="0F68E65E"/>
    <w:rsid w:val="0F6C1894"/>
    <w:rsid w:val="0F73857D"/>
    <w:rsid w:val="0F7A5299"/>
    <w:rsid w:val="0F7B9BFF"/>
    <w:rsid w:val="0F8F0B83"/>
    <w:rsid w:val="0F8FB1B8"/>
    <w:rsid w:val="0F9E5E1D"/>
    <w:rsid w:val="0FA22395"/>
    <w:rsid w:val="0FA79203"/>
    <w:rsid w:val="0FB50719"/>
    <w:rsid w:val="0FD090D4"/>
    <w:rsid w:val="0FD2E7EE"/>
    <w:rsid w:val="0FD54CD9"/>
    <w:rsid w:val="0FDC616B"/>
    <w:rsid w:val="0FDD9BE9"/>
    <w:rsid w:val="0FE63FD3"/>
    <w:rsid w:val="0FEB8E9D"/>
    <w:rsid w:val="0FFFF798"/>
    <w:rsid w:val="103CBEE6"/>
    <w:rsid w:val="105C4BD3"/>
    <w:rsid w:val="10AA5CC7"/>
    <w:rsid w:val="10C78EAD"/>
    <w:rsid w:val="10C836D8"/>
    <w:rsid w:val="10CB945A"/>
    <w:rsid w:val="10D63188"/>
    <w:rsid w:val="10EBDE0F"/>
    <w:rsid w:val="10EE335F"/>
    <w:rsid w:val="10F1AF7D"/>
    <w:rsid w:val="1102F53B"/>
    <w:rsid w:val="11276773"/>
    <w:rsid w:val="112D356F"/>
    <w:rsid w:val="113DDA01"/>
    <w:rsid w:val="11414874"/>
    <w:rsid w:val="115130A3"/>
    <w:rsid w:val="11601809"/>
    <w:rsid w:val="11678A6E"/>
    <w:rsid w:val="11727BDE"/>
    <w:rsid w:val="11776B22"/>
    <w:rsid w:val="117C2039"/>
    <w:rsid w:val="11B00FE5"/>
    <w:rsid w:val="11B48706"/>
    <w:rsid w:val="11B6592D"/>
    <w:rsid w:val="11D44A32"/>
    <w:rsid w:val="11E0E761"/>
    <w:rsid w:val="11E153F2"/>
    <w:rsid w:val="11FEBD4E"/>
    <w:rsid w:val="12145168"/>
    <w:rsid w:val="123FE286"/>
    <w:rsid w:val="12421634"/>
    <w:rsid w:val="1255A7C6"/>
    <w:rsid w:val="125D8C8B"/>
    <w:rsid w:val="127AEB8E"/>
    <w:rsid w:val="12885390"/>
    <w:rsid w:val="1288C3D3"/>
    <w:rsid w:val="128999FA"/>
    <w:rsid w:val="128DFBF7"/>
    <w:rsid w:val="1296841E"/>
    <w:rsid w:val="129823EC"/>
    <w:rsid w:val="12AD54CC"/>
    <w:rsid w:val="12AF0794"/>
    <w:rsid w:val="12B122D3"/>
    <w:rsid w:val="12B71325"/>
    <w:rsid w:val="12B7C10F"/>
    <w:rsid w:val="12C0DEC6"/>
    <w:rsid w:val="12C6D886"/>
    <w:rsid w:val="12DF2B12"/>
    <w:rsid w:val="12FFCF22"/>
    <w:rsid w:val="130CB923"/>
    <w:rsid w:val="131E08DB"/>
    <w:rsid w:val="1337431A"/>
    <w:rsid w:val="1337FC48"/>
    <w:rsid w:val="1363CBA7"/>
    <w:rsid w:val="13821C1A"/>
    <w:rsid w:val="13931672"/>
    <w:rsid w:val="1395C0EC"/>
    <w:rsid w:val="139E62C8"/>
    <w:rsid w:val="13A1CCD4"/>
    <w:rsid w:val="13A53BCD"/>
    <w:rsid w:val="13AB4E8A"/>
    <w:rsid w:val="13B27369"/>
    <w:rsid w:val="13B4B656"/>
    <w:rsid w:val="13BD931C"/>
    <w:rsid w:val="13BE2C07"/>
    <w:rsid w:val="13CA728F"/>
    <w:rsid w:val="13D89B66"/>
    <w:rsid w:val="13DCC09C"/>
    <w:rsid w:val="13DEA706"/>
    <w:rsid w:val="13E1DDF6"/>
    <w:rsid w:val="13EA70D2"/>
    <w:rsid w:val="13F1A54C"/>
    <w:rsid w:val="13FEC57F"/>
    <w:rsid w:val="13FF93CC"/>
    <w:rsid w:val="14006C22"/>
    <w:rsid w:val="1416B736"/>
    <w:rsid w:val="1419B399"/>
    <w:rsid w:val="1427095C"/>
    <w:rsid w:val="143A164C"/>
    <w:rsid w:val="146E163F"/>
    <w:rsid w:val="146E35A7"/>
    <w:rsid w:val="1476F97D"/>
    <w:rsid w:val="14796DC7"/>
    <w:rsid w:val="147E105E"/>
    <w:rsid w:val="1481F8E3"/>
    <w:rsid w:val="1487B7E8"/>
    <w:rsid w:val="148B9C82"/>
    <w:rsid w:val="149B3308"/>
    <w:rsid w:val="14A5ACC8"/>
    <w:rsid w:val="14BF1D5D"/>
    <w:rsid w:val="14F64BEF"/>
    <w:rsid w:val="14F95613"/>
    <w:rsid w:val="15049F6C"/>
    <w:rsid w:val="150CC093"/>
    <w:rsid w:val="1512C8B4"/>
    <w:rsid w:val="15360EB2"/>
    <w:rsid w:val="15390F32"/>
    <w:rsid w:val="153A1E12"/>
    <w:rsid w:val="153B4B9C"/>
    <w:rsid w:val="1546EC1A"/>
    <w:rsid w:val="15512DEF"/>
    <w:rsid w:val="1567F86C"/>
    <w:rsid w:val="156FF463"/>
    <w:rsid w:val="157FD3A3"/>
    <w:rsid w:val="1592826E"/>
    <w:rsid w:val="15966852"/>
    <w:rsid w:val="15969493"/>
    <w:rsid w:val="15A4DD4E"/>
    <w:rsid w:val="15A8CEF5"/>
    <w:rsid w:val="15BFBDC9"/>
    <w:rsid w:val="15C81588"/>
    <w:rsid w:val="15DA6074"/>
    <w:rsid w:val="15EBC881"/>
    <w:rsid w:val="15F5F494"/>
    <w:rsid w:val="15F654C5"/>
    <w:rsid w:val="1609558E"/>
    <w:rsid w:val="1626D5B8"/>
    <w:rsid w:val="16327A92"/>
    <w:rsid w:val="1636EA76"/>
    <w:rsid w:val="167767B6"/>
    <w:rsid w:val="1692644B"/>
    <w:rsid w:val="16936F96"/>
    <w:rsid w:val="16A96219"/>
    <w:rsid w:val="16D04BFB"/>
    <w:rsid w:val="16DDF090"/>
    <w:rsid w:val="16ED210A"/>
    <w:rsid w:val="16FC3546"/>
    <w:rsid w:val="17288242"/>
    <w:rsid w:val="1747352D"/>
    <w:rsid w:val="174F498D"/>
    <w:rsid w:val="17613450"/>
    <w:rsid w:val="1761A0B0"/>
    <w:rsid w:val="177238DB"/>
    <w:rsid w:val="1772D226"/>
    <w:rsid w:val="1772E602"/>
    <w:rsid w:val="178245E6"/>
    <w:rsid w:val="179A3C31"/>
    <w:rsid w:val="179D9E4B"/>
    <w:rsid w:val="179DDFDB"/>
    <w:rsid w:val="17A151E4"/>
    <w:rsid w:val="17AF28E5"/>
    <w:rsid w:val="18024E00"/>
    <w:rsid w:val="18036D4C"/>
    <w:rsid w:val="1810FBFE"/>
    <w:rsid w:val="181A171A"/>
    <w:rsid w:val="1827807C"/>
    <w:rsid w:val="18354FBE"/>
    <w:rsid w:val="18524E96"/>
    <w:rsid w:val="1862EF44"/>
    <w:rsid w:val="18738AC4"/>
    <w:rsid w:val="187CABCF"/>
    <w:rsid w:val="188F6CB1"/>
    <w:rsid w:val="18930731"/>
    <w:rsid w:val="189D1E5C"/>
    <w:rsid w:val="18A6A279"/>
    <w:rsid w:val="18AADFB8"/>
    <w:rsid w:val="18B86520"/>
    <w:rsid w:val="18BC2F02"/>
    <w:rsid w:val="18BDC629"/>
    <w:rsid w:val="18E9C1A6"/>
    <w:rsid w:val="18FD6773"/>
    <w:rsid w:val="1913DE10"/>
    <w:rsid w:val="191DB1A0"/>
    <w:rsid w:val="193750FD"/>
    <w:rsid w:val="1938A364"/>
    <w:rsid w:val="195E80B6"/>
    <w:rsid w:val="19600F80"/>
    <w:rsid w:val="1974F395"/>
    <w:rsid w:val="19816A5F"/>
    <w:rsid w:val="1983BC75"/>
    <w:rsid w:val="198DA5C9"/>
    <w:rsid w:val="19BD465C"/>
    <w:rsid w:val="19C03BA0"/>
    <w:rsid w:val="19C0F472"/>
    <w:rsid w:val="19CF546E"/>
    <w:rsid w:val="19DDC5BC"/>
    <w:rsid w:val="19F48205"/>
    <w:rsid w:val="1A013A6A"/>
    <w:rsid w:val="1A02839D"/>
    <w:rsid w:val="1A04F93A"/>
    <w:rsid w:val="1A13C198"/>
    <w:rsid w:val="1A19CA7E"/>
    <w:rsid w:val="1A202ABE"/>
    <w:rsid w:val="1A259224"/>
    <w:rsid w:val="1A2FC469"/>
    <w:rsid w:val="1A329C20"/>
    <w:rsid w:val="1A35A10E"/>
    <w:rsid w:val="1A3888D2"/>
    <w:rsid w:val="1A4589FB"/>
    <w:rsid w:val="1A4AF6A3"/>
    <w:rsid w:val="1A4B1619"/>
    <w:rsid w:val="1A4C630F"/>
    <w:rsid w:val="1A58FB34"/>
    <w:rsid w:val="1A7CDD3F"/>
    <w:rsid w:val="1A95BEFD"/>
    <w:rsid w:val="1A9E4C81"/>
    <w:rsid w:val="1ACB4B7E"/>
    <w:rsid w:val="1ADA59A6"/>
    <w:rsid w:val="1ADC5A4F"/>
    <w:rsid w:val="1AFE59A6"/>
    <w:rsid w:val="1B069FB3"/>
    <w:rsid w:val="1B0786CF"/>
    <w:rsid w:val="1B304460"/>
    <w:rsid w:val="1B42B1AA"/>
    <w:rsid w:val="1B4AB643"/>
    <w:rsid w:val="1B4C2715"/>
    <w:rsid w:val="1B6A0CA2"/>
    <w:rsid w:val="1B71CC66"/>
    <w:rsid w:val="1B905266"/>
    <w:rsid w:val="1BAFA968"/>
    <w:rsid w:val="1BB5981B"/>
    <w:rsid w:val="1BBA9744"/>
    <w:rsid w:val="1BC30F28"/>
    <w:rsid w:val="1BF52A91"/>
    <w:rsid w:val="1C05006E"/>
    <w:rsid w:val="1C376509"/>
    <w:rsid w:val="1C38C5C7"/>
    <w:rsid w:val="1C39BD07"/>
    <w:rsid w:val="1C3BE566"/>
    <w:rsid w:val="1C3C1B28"/>
    <w:rsid w:val="1C3C3713"/>
    <w:rsid w:val="1C50CE10"/>
    <w:rsid w:val="1C748853"/>
    <w:rsid w:val="1C75936B"/>
    <w:rsid w:val="1C7AEAF6"/>
    <w:rsid w:val="1C80C7B1"/>
    <w:rsid w:val="1C8267CF"/>
    <w:rsid w:val="1C8D95B7"/>
    <w:rsid w:val="1C932614"/>
    <w:rsid w:val="1CB5A016"/>
    <w:rsid w:val="1CCFCFE7"/>
    <w:rsid w:val="1CD13587"/>
    <w:rsid w:val="1CDAB578"/>
    <w:rsid w:val="1D0A74CF"/>
    <w:rsid w:val="1D0DDAFE"/>
    <w:rsid w:val="1D152106"/>
    <w:rsid w:val="1D177BB6"/>
    <w:rsid w:val="1D184324"/>
    <w:rsid w:val="1D21C75C"/>
    <w:rsid w:val="1D357125"/>
    <w:rsid w:val="1D5CE9E9"/>
    <w:rsid w:val="1D5DDFE0"/>
    <w:rsid w:val="1D7BAFC1"/>
    <w:rsid w:val="1D7BFA1F"/>
    <w:rsid w:val="1D815DB5"/>
    <w:rsid w:val="1DADA715"/>
    <w:rsid w:val="1DB4E761"/>
    <w:rsid w:val="1DC7CB96"/>
    <w:rsid w:val="1DCCE095"/>
    <w:rsid w:val="1DE173B9"/>
    <w:rsid w:val="1DF186EE"/>
    <w:rsid w:val="1DFA388F"/>
    <w:rsid w:val="1E11C702"/>
    <w:rsid w:val="1E370734"/>
    <w:rsid w:val="1E3713F4"/>
    <w:rsid w:val="1E60B04B"/>
    <w:rsid w:val="1E8EC09D"/>
    <w:rsid w:val="1E9D3A4D"/>
    <w:rsid w:val="1E9DBC45"/>
    <w:rsid w:val="1E9EB9DD"/>
    <w:rsid w:val="1EA1A6BF"/>
    <w:rsid w:val="1EA9AB5F"/>
    <w:rsid w:val="1EB1C4ED"/>
    <w:rsid w:val="1EB35EEA"/>
    <w:rsid w:val="1EB51910"/>
    <w:rsid w:val="1EC4807F"/>
    <w:rsid w:val="1EE48728"/>
    <w:rsid w:val="1EEE9F96"/>
    <w:rsid w:val="1EFBD3D6"/>
    <w:rsid w:val="1EFD8D25"/>
    <w:rsid w:val="1F0BBB27"/>
    <w:rsid w:val="1F106F69"/>
    <w:rsid w:val="1F23DAC4"/>
    <w:rsid w:val="1F28154A"/>
    <w:rsid w:val="1F379451"/>
    <w:rsid w:val="1F66CB13"/>
    <w:rsid w:val="1F73A84A"/>
    <w:rsid w:val="1F76EB35"/>
    <w:rsid w:val="1F7A8DF2"/>
    <w:rsid w:val="1F874E5F"/>
    <w:rsid w:val="1F89213C"/>
    <w:rsid w:val="1F92197F"/>
    <w:rsid w:val="1F960FAE"/>
    <w:rsid w:val="1FA3DA96"/>
    <w:rsid w:val="1FB5B5E2"/>
    <w:rsid w:val="1FB5DD7B"/>
    <w:rsid w:val="1FB6C009"/>
    <w:rsid w:val="1FC6DA18"/>
    <w:rsid w:val="1FCA122A"/>
    <w:rsid w:val="1FD59D58"/>
    <w:rsid w:val="1FDC4B54"/>
    <w:rsid w:val="1FDD1202"/>
    <w:rsid w:val="1FF751EB"/>
    <w:rsid w:val="20161B72"/>
    <w:rsid w:val="201C0E85"/>
    <w:rsid w:val="20340899"/>
    <w:rsid w:val="203A51DC"/>
    <w:rsid w:val="20453535"/>
    <w:rsid w:val="204D61A4"/>
    <w:rsid w:val="2051ECAA"/>
    <w:rsid w:val="2052802D"/>
    <w:rsid w:val="206BEAE1"/>
    <w:rsid w:val="2071C79F"/>
    <w:rsid w:val="207F286E"/>
    <w:rsid w:val="2081E507"/>
    <w:rsid w:val="2087E8C9"/>
    <w:rsid w:val="209B3D38"/>
    <w:rsid w:val="20B260FB"/>
    <w:rsid w:val="20B6FFF7"/>
    <w:rsid w:val="20C6F6AC"/>
    <w:rsid w:val="20CDB44B"/>
    <w:rsid w:val="20CE49C6"/>
    <w:rsid w:val="20DC9169"/>
    <w:rsid w:val="20E20CD4"/>
    <w:rsid w:val="20E84066"/>
    <w:rsid w:val="20F20FA7"/>
    <w:rsid w:val="20FE43BA"/>
    <w:rsid w:val="21094D29"/>
    <w:rsid w:val="2124E7A3"/>
    <w:rsid w:val="212FD016"/>
    <w:rsid w:val="215BF054"/>
    <w:rsid w:val="2165D4D7"/>
    <w:rsid w:val="2169EF48"/>
    <w:rsid w:val="216BACAA"/>
    <w:rsid w:val="216D7247"/>
    <w:rsid w:val="217554D8"/>
    <w:rsid w:val="218D8336"/>
    <w:rsid w:val="21C67CFC"/>
    <w:rsid w:val="21CEA5E4"/>
    <w:rsid w:val="21D4426A"/>
    <w:rsid w:val="21D53276"/>
    <w:rsid w:val="21EB78BE"/>
    <w:rsid w:val="21F0E4CD"/>
    <w:rsid w:val="22038EFE"/>
    <w:rsid w:val="22223899"/>
    <w:rsid w:val="2225FDC2"/>
    <w:rsid w:val="222FED6A"/>
    <w:rsid w:val="2253F7A5"/>
    <w:rsid w:val="2256C6A1"/>
    <w:rsid w:val="226F3513"/>
    <w:rsid w:val="2270C868"/>
    <w:rsid w:val="22732ED2"/>
    <w:rsid w:val="22867520"/>
    <w:rsid w:val="229616C1"/>
    <w:rsid w:val="229986CB"/>
    <w:rsid w:val="22A281EC"/>
    <w:rsid w:val="22B64404"/>
    <w:rsid w:val="22B6530C"/>
    <w:rsid w:val="22C1A30D"/>
    <w:rsid w:val="22EEF108"/>
    <w:rsid w:val="22FB282A"/>
    <w:rsid w:val="232BE1DB"/>
    <w:rsid w:val="2333BE86"/>
    <w:rsid w:val="23344750"/>
    <w:rsid w:val="2346BD3F"/>
    <w:rsid w:val="23544340"/>
    <w:rsid w:val="2366CCEA"/>
    <w:rsid w:val="236C8211"/>
    <w:rsid w:val="237179CB"/>
    <w:rsid w:val="23809FBE"/>
    <w:rsid w:val="23866722"/>
    <w:rsid w:val="2387C846"/>
    <w:rsid w:val="23A12C44"/>
    <w:rsid w:val="23A4DD0B"/>
    <w:rsid w:val="23AFD4D8"/>
    <w:rsid w:val="23B74D78"/>
    <w:rsid w:val="241693D2"/>
    <w:rsid w:val="241BDE04"/>
    <w:rsid w:val="241C43D6"/>
    <w:rsid w:val="24398F41"/>
    <w:rsid w:val="243FAACB"/>
    <w:rsid w:val="24926858"/>
    <w:rsid w:val="24953498"/>
    <w:rsid w:val="24984EB6"/>
    <w:rsid w:val="249DA081"/>
    <w:rsid w:val="24A43F32"/>
    <w:rsid w:val="24DD000F"/>
    <w:rsid w:val="24DF8064"/>
    <w:rsid w:val="24E3EFA0"/>
    <w:rsid w:val="24E4F46D"/>
    <w:rsid w:val="24EE8D5C"/>
    <w:rsid w:val="24EF10C9"/>
    <w:rsid w:val="24F5442C"/>
    <w:rsid w:val="25046F84"/>
    <w:rsid w:val="2518ECE3"/>
    <w:rsid w:val="25413452"/>
    <w:rsid w:val="25496F9F"/>
    <w:rsid w:val="25518AFE"/>
    <w:rsid w:val="2561053A"/>
    <w:rsid w:val="257264D2"/>
    <w:rsid w:val="257EDCD5"/>
    <w:rsid w:val="258898BF"/>
    <w:rsid w:val="258C0A76"/>
    <w:rsid w:val="258F9D0C"/>
    <w:rsid w:val="25E85D95"/>
    <w:rsid w:val="25F6416A"/>
    <w:rsid w:val="25FD9D5F"/>
    <w:rsid w:val="2628D2C2"/>
    <w:rsid w:val="2645E7E0"/>
    <w:rsid w:val="2646678B"/>
    <w:rsid w:val="2647FB85"/>
    <w:rsid w:val="266A1CD0"/>
    <w:rsid w:val="266D3DF2"/>
    <w:rsid w:val="266FE2B1"/>
    <w:rsid w:val="267B50C5"/>
    <w:rsid w:val="267D1DEA"/>
    <w:rsid w:val="2686B39D"/>
    <w:rsid w:val="26885803"/>
    <w:rsid w:val="268EAB42"/>
    <w:rsid w:val="2695FC97"/>
    <w:rsid w:val="26A51346"/>
    <w:rsid w:val="26A5F223"/>
    <w:rsid w:val="26D4D9EE"/>
    <w:rsid w:val="26F681FC"/>
    <w:rsid w:val="2711405E"/>
    <w:rsid w:val="272E62C5"/>
    <w:rsid w:val="274A63B1"/>
    <w:rsid w:val="274C97A0"/>
    <w:rsid w:val="274E50CA"/>
    <w:rsid w:val="274FAD62"/>
    <w:rsid w:val="2752952C"/>
    <w:rsid w:val="2765E15A"/>
    <w:rsid w:val="2767F7D6"/>
    <w:rsid w:val="2768AD6E"/>
    <w:rsid w:val="276D09B1"/>
    <w:rsid w:val="2772C579"/>
    <w:rsid w:val="2778E2C6"/>
    <w:rsid w:val="277D32BF"/>
    <w:rsid w:val="27807965"/>
    <w:rsid w:val="279B6512"/>
    <w:rsid w:val="279C9871"/>
    <w:rsid w:val="279CE524"/>
    <w:rsid w:val="27B22CED"/>
    <w:rsid w:val="27BA5017"/>
    <w:rsid w:val="27BCE23C"/>
    <w:rsid w:val="27D05588"/>
    <w:rsid w:val="27E45018"/>
    <w:rsid w:val="27F0FD4E"/>
    <w:rsid w:val="27F79207"/>
    <w:rsid w:val="282CED4B"/>
    <w:rsid w:val="284A2F7D"/>
    <w:rsid w:val="285A1818"/>
    <w:rsid w:val="285B8395"/>
    <w:rsid w:val="285C71BE"/>
    <w:rsid w:val="2860353D"/>
    <w:rsid w:val="2867BB31"/>
    <w:rsid w:val="288D8497"/>
    <w:rsid w:val="289989A3"/>
    <w:rsid w:val="28A5D7D8"/>
    <w:rsid w:val="28A976D5"/>
    <w:rsid w:val="28BC3A90"/>
    <w:rsid w:val="28C7BF5D"/>
    <w:rsid w:val="28DE7697"/>
    <w:rsid w:val="28F0DB72"/>
    <w:rsid w:val="28F6AE0F"/>
    <w:rsid w:val="28F9C08A"/>
    <w:rsid w:val="290D9490"/>
    <w:rsid w:val="29166F04"/>
    <w:rsid w:val="29213755"/>
    <w:rsid w:val="292ECFD9"/>
    <w:rsid w:val="29625893"/>
    <w:rsid w:val="2979D144"/>
    <w:rsid w:val="299A1C1F"/>
    <w:rsid w:val="299C5B99"/>
    <w:rsid w:val="29B1EB7B"/>
    <w:rsid w:val="29B50C74"/>
    <w:rsid w:val="29CD033D"/>
    <w:rsid w:val="29CF521F"/>
    <w:rsid w:val="29DB7E31"/>
    <w:rsid w:val="29FC912B"/>
    <w:rsid w:val="2A207520"/>
    <w:rsid w:val="2A314C5F"/>
    <w:rsid w:val="2A6C6134"/>
    <w:rsid w:val="2A778482"/>
    <w:rsid w:val="2A7CD8AC"/>
    <w:rsid w:val="2A802869"/>
    <w:rsid w:val="2A8344AA"/>
    <w:rsid w:val="2A869733"/>
    <w:rsid w:val="2A9621F3"/>
    <w:rsid w:val="2AB876A7"/>
    <w:rsid w:val="2ACAC69E"/>
    <w:rsid w:val="2AE1B2F8"/>
    <w:rsid w:val="2AE3A827"/>
    <w:rsid w:val="2AFCB24D"/>
    <w:rsid w:val="2AFDA359"/>
    <w:rsid w:val="2B030EC1"/>
    <w:rsid w:val="2B0782E9"/>
    <w:rsid w:val="2B0B6928"/>
    <w:rsid w:val="2B0F09B1"/>
    <w:rsid w:val="2B20031C"/>
    <w:rsid w:val="2B2A7F05"/>
    <w:rsid w:val="2B4DE8F3"/>
    <w:rsid w:val="2B5748E3"/>
    <w:rsid w:val="2B57A48F"/>
    <w:rsid w:val="2B5D7F7A"/>
    <w:rsid w:val="2B69A449"/>
    <w:rsid w:val="2B94E2AF"/>
    <w:rsid w:val="2B96E8C5"/>
    <w:rsid w:val="2BAD3DF2"/>
    <w:rsid w:val="2BB3CDA1"/>
    <w:rsid w:val="2BB44CEB"/>
    <w:rsid w:val="2BC4D071"/>
    <w:rsid w:val="2BD69FB2"/>
    <w:rsid w:val="2BD79C11"/>
    <w:rsid w:val="2BDD5FD4"/>
    <w:rsid w:val="2BEB966B"/>
    <w:rsid w:val="2BED6FF5"/>
    <w:rsid w:val="2BF3943F"/>
    <w:rsid w:val="2C1B96A1"/>
    <w:rsid w:val="2C270196"/>
    <w:rsid w:val="2C2B1193"/>
    <w:rsid w:val="2C3BDE34"/>
    <w:rsid w:val="2C4A3A48"/>
    <w:rsid w:val="2C4D569C"/>
    <w:rsid w:val="2C561714"/>
    <w:rsid w:val="2C56F178"/>
    <w:rsid w:val="2C5E72B2"/>
    <w:rsid w:val="2C75F474"/>
    <w:rsid w:val="2C79432C"/>
    <w:rsid w:val="2C8C133D"/>
    <w:rsid w:val="2CAD0C63"/>
    <w:rsid w:val="2CAFDA5C"/>
    <w:rsid w:val="2CB0EF31"/>
    <w:rsid w:val="2CB12C90"/>
    <w:rsid w:val="2CB8BF48"/>
    <w:rsid w:val="2CC152D1"/>
    <w:rsid w:val="2CCC745E"/>
    <w:rsid w:val="2CCD908C"/>
    <w:rsid w:val="2CE49DA9"/>
    <w:rsid w:val="2D266C2C"/>
    <w:rsid w:val="2D38C762"/>
    <w:rsid w:val="2D3C1700"/>
    <w:rsid w:val="2D5D3628"/>
    <w:rsid w:val="2D65A312"/>
    <w:rsid w:val="2D7AC443"/>
    <w:rsid w:val="2D82F41E"/>
    <w:rsid w:val="2D873F7F"/>
    <w:rsid w:val="2DAA8902"/>
    <w:rsid w:val="2DAB00C3"/>
    <w:rsid w:val="2DC547DA"/>
    <w:rsid w:val="2DD37F1A"/>
    <w:rsid w:val="2DDA8D61"/>
    <w:rsid w:val="2E07D126"/>
    <w:rsid w:val="2E34D5D8"/>
    <w:rsid w:val="2E3FB007"/>
    <w:rsid w:val="2E49A60F"/>
    <w:rsid w:val="2E5E5C64"/>
    <w:rsid w:val="2E73EA81"/>
    <w:rsid w:val="2E80F5B3"/>
    <w:rsid w:val="2E8737E2"/>
    <w:rsid w:val="2E97C02F"/>
    <w:rsid w:val="2EB1024C"/>
    <w:rsid w:val="2EC7DB54"/>
    <w:rsid w:val="2ED2F88F"/>
    <w:rsid w:val="2EE004FF"/>
    <w:rsid w:val="2EF7A057"/>
    <w:rsid w:val="2EFF0F34"/>
    <w:rsid w:val="2F0536D1"/>
    <w:rsid w:val="2F11F39B"/>
    <w:rsid w:val="2F3E2ADF"/>
    <w:rsid w:val="2F55C1FB"/>
    <w:rsid w:val="2F6554C5"/>
    <w:rsid w:val="2F7A4677"/>
    <w:rsid w:val="2F807DB2"/>
    <w:rsid w:val="2F9796DA"/>
    <w:rsid w:val="2F9963FB"/>
    <w:rsid w:val="2FAF23E6"/>
    <w:rsid w:val="2FD1159E"/>
    <w:rsid w:val="2FF148F1"/>
    <w:rsid w:val="2FF4E712"/>
    <w:rsid w:val="2FF68AE6"/>
    <w:rsid w:val="2FFEFF65"/>
    <w:rsid w:val="3021CA3A"/>
    <w:rsid w:val="30528BEF"/>
    <w:rsid w:val="306FD0AC"/>
    <w:rsid w:val="307FB6B2"/>
    <w:rsid w:val="3087CA19"/>
    <w:rsid w:val="309CA5D4"/>
    <w:rsid w:val="30A288F1"/>
    <w:rsid w:val="30A7D484"/>
    <w:rsid w:val="30AB6CC9"/>
    <w:rsid w:val="30AC079C"/>
    <w:rsid w:val="30BA8FEF"/>
    <w:rsid w:val="30D537B8"/>
    <w:rsid w:val="30DA1E08"/>
    <w:rsid w:val="30E89645"/>
    <w:rsid w:val="312A629B"/>
    <w:rsid w:val="31422A2D"/>
    <w:rsid w:val="31624190"/>
    <w:rsid w:val="316AEDD8"/>
    <w:rsid w:val="3173080E"/>
    <w:rsid w:val="317F4E0A"/>
    <w:rsid w:val="3187B5A8"/>
    <w:rsid w:val="31893068"/>
    <w:rsid w:val="31AB4080"/>
    <w:rsid w:val="31CC620E"/>
    <w:rsid w:val="31CE425A"/>
    <w:rsid w:val="31D48AF6"/>
    <w:rsid w:val="31DA1FB2"/>
    <w:rsid w:val="31E0D6D8"/>
    <w:rsid w:val="3212FAD9"/>
    <w:rsid w:val="321ED32F"/>
    <w:rsid w:val="322AEF8D"/>
    <w:rsid w:val="3249D920"/>
    <w:rsid w:val="3257DA0B"/>
    <w:rsid w:val="32668D2C"/>
    <w:rsid w:val="328CDB20"/>
    <w:rsid w:val="32A63FE7"/>
    <w:rsid w:val="32A90BAE"/>
    <w:rsid w:val="32BD6C2D"/>
    <w:rsid w:val="32C8D3E4"/>
    <w:rsid w:val="32EE4420"/>
    <w:rsid w:val="32FAA261"/>
    <w:rsid w:val="330798BF"/>
    <w:rsid w:val="3322A6DB"/>
    <w:rsid w:val="332D7A66"/>
    <w:rsid w:val="33472134"/>
    <w:rsid w:val="334842EC"/>
    <w:rsid w:val="334E3B6D"/>
    <w:rsid w:val="334FA45D"/>
    <w:rsid w:val="335471A3"/>
    <w:rsid w:val="33711BBC"/>
    <w:rsid w:val="3374A8DF"/>
    <w:rsid w:val="337B7BEF"/>
    <w:rsid w:val="3382D3DB"/>
    <w:rsid w:val="338E6E35"/>
    <w:rsid w:val="339076C1"/>
    <w:rsid w:val="33976FB9"/>
    <w:rsid w:val="33B18291"/>
    <w:rsid w:val="33EC5204"/>
    <w:rsid w:val="33F0D0DC"/>
    <w:rsid w:val="3415147A"/>
    <w:rsid w:val="3418C0B7"/>
    <w:rsid w:val="34281247"/>
    <w:rsid w:val="34351A9C"/>
    <w:rsid w:val="3452155B"/>
    <w:rsid w:val="34695093"/>
    <w:rsid w:val="34697AF5"/>
    <w:rsid w:val="3484E0AA"/>
    <w:rsid w:val="3485A895"/>
    <w:rsid w:val="34BC4585"/>
    <w:rsid w:val="34BE7469"/>
    <w:rsid w:val="34C41005"/>
    <w:rsid w:val="34E5C2F3"/>
    <w:rsid w:val="35129E98"/>
    <w:rsid w:val="3530D91C"/>
    <w:rsid w:val="355AFAC7"/>
    <w:rsid w:val="35757A37"/>
    <w:rsid w:val="358178BD"/>
    <w:rsid w:val="35892421"/>
    <w:rsid w:val="35941745"/>
    <w:rsid w:val="359AA624"/>
    <w:rsid w:val="35A01A12"/>
    <w:rsid w:val="35EC166D"/>
    <w:rsid w:val="360560B5"/>
    <w:rsid w:val="36203458"/>
    <w:rsid w:val="3627F30C"/>
    <w:rsid w:val="365682D3"/>
    <w:rsid w:val="3669FD3E"/>
    <w:rsid w:val="367376B3"/>
    <w:rsid w:val="3674A719"/>
    <w:rsid w:val="36803C3B"/>
    <w:rsid w:val="368856F4"/>
    <w:rsid w:val="36925DE8"/>
    <w:rsid w:val="369EF370"/>
    <w:rsid w:val="36A993F2"/>
    <w:rsid w:val="36AE1911"/>
    <w:rsid w:val="36AE8E7A"/>
    <w:rsid w:val="36B3E14B"/>
    <w:rsid w:val="36BF4101"/>
    <w:rsid w:val="36C136F7"/>
    <w:rsid w:val="36C9AFCF"/>
    <w:rsid w:val="36D51F0F"/>
    <w:rsid w:val="36D82582"/>
    <w:rsid w:val="36D91BF5"/>
    <w:rsid w:val="36E36BC6"/>
    <w:rsid w:val="36F9044D"/>
    <w:rsid w:val="36FF42D3"/>
    <w:rsid w:val="3714E6C2"/>
    <w:rsid w:val="3722C93E"/>
    <w:rsid w:val="373357F0"/>
    <w:rsid w:val="3736B0C1"/>
    <w:rsid w:val="3739845B"/>
    <w:rsid w:val="373B4BB6"/>
    <w:rsid w:val="373C0A27"/>
    <w:rsid w:val="3749E364"/>
    <w:rsid w:val="375AE8DF"/>
    <w:rsid w:val="378D88BC"/>
    <w:rsid w:val="379594AA"/>
    <w:rsid w:val="37A00838"/>
    <w:rsid w:val="37C9F471"/>
    <w:rsid w:val="37DCAA85"/>
    <w:rsid w:val="37E1E4A2"/>
    <w:rsid w:val="37F78820"/>
    <w:rsid w:val="38095F40"/>
    <w:rsid w:val="38267AF1"/>
    <w:rsid w:val="3858E7C0"/>
    <w:rsid w:val="3866B16F"/>
    <w:rsid w:val="3867BB62"/>
    <w:rsid w:val="3869532E"/>
    <w:rsid w:val="386AD5AF"/>
    <w:rsid w:val="386E6200"/>
    <w:rsid w:val="38716E8D"/>
    <w:rsid w:val="38727DA2"/>
    <w:rsid w:val="388550D5"/>
    <w:rsid w:val="3887A766"/>
    <w:rsid w:val="38B13FE4"/>
    <w:rsid w:val="38BBFF44"/>
    <w:rsid w:val="38BE1F6A"/>
    <w:rsid w:val="38CA1B7A"/>
    <w:rsid w:val="38CA63F8"/>
    <w:rsid w:val="38E52FED"/>
    <w:rsid w:val="38F59182"/>
    <w:rsid w:val="38F7E93D"/>
    <w:rsid w:val="38FAE4FC"/>
    <w:rsid w:val="38FCC587"/>
    <w:rsid w:val="390BE455"/>
    <w:rsid w:val="39102620"/>
    <w:rsid w:val="39190A3B"/>
    <w:rsid w:val="392D125F"/>
    <w:rsid w:val="392DD436"/>
    <w:rsid w:val="39363AC6"/>
    <w:rsid w:val="394B5D22"/>
    <w:rsid w:val="3950266B"/>
    <w:rsid w:val="395442F8"/>
    <w:rsid w:val="3967AA42"/>
    <w:rsid w:val="396CAC55"/>
    <w:rsid w:val="3976ECE0"/>
    <w:rsid w:val="39796329"/>
    <w:rsid w:val="397CFDF9"/>
    <w:rsid w:val="39829646"/>
    <w:rsid w:val="39872015"/>
    <w:rsid w:val="39951B5D"/>
    <w:rsid w:val="399833E8"/>
    <w:rsid w:val="399E507B"/>
    <w:rsid w:val="39CE77A5"/>
    <w:rsid w:val="39D0E4E7"/>
    <w:rsid w:val="39DADF8B"/>
    <w:rsid w:val="39DF100A"/>
    <w:rsid w:val="39E9AE6B"/>
    <w:rsid w:val="39EF76EC"/>
    <w:rsid w:val="39FB8BE0"/>
    <w:rsid w:val="3A0051D5"/>
    <w:rsid w:val="3A193BAF"/>
    <w:rsid w:val="3A1B80B2"/>
    <w:rsid w:val="3A608EB6"/>
    <w:rsid w:val="3A7829EB"/>
    <w:rsid w:val="3A7E91C5"/>
    <w:rsid w:val="3A7F6F70"/>
    <w:rsid w:val="3AA3AFE7"/>
    <w:rsid w:val="3AB3A4F3"/>
    <w:rsid w:val="3AC80CD6"/>
    <w:rsid w:val="3AC864DE"/>
    <w:rsid w:val="3AD27C1B"/>
    <w:rsid w:val="3AF6C05E"/>
    <w:rsid w:val="3AF8CEB3"/>
    <w:rsid w:val="3B03B76A"/>
    <w:rsid w:val="3B1B6E58"/>
    <w:rsid w:val="3B22E57E"/>
    <w:rsid w:val="3B29BDFF"/>
    <w:rsid w:val="3B338B70"/>
    <w:rsid w:val="3B34D5B4"/>
    <w:rsid w:val="3B37D80E"/>
    <w:rsid w:val="3B3A9D79"/>
    <w:rsid w:val="3B4A468E"/>
    <w:rsid w:val="3B4C9B3C"/>
    <w:rsid w:val="3B59F35B"/>
    <w:rsid w:val="3B5D15CC"/>
    <w:rsid w:val="3B897A3E"/>
    <w:rsid w:val="3B9A82F0"/>
    <w:rsid w:val="3BC22F4C"/>
    <w:rsid w:val="3BC469DF"/>
    <w:rsid w:val="3BD707DC"/>
    <w:rsid w:val="3BD9EEEA"/>
    <w:rsid w:val="3BF60052"/>
    <w:rsid w:val="3C1D3F33"/>
    <w:rsid w:val="3C1E6144"/>
    <w:rsid w:val="3C2674BB"/>
    <w:rsid w:val="3C295BE3"/>
    <w:rsid w:val="3C2F93F1"/>
    <w:rsid w:val="3C322EB1"/>
    <w:rsid w:val="3C4A2DB0"/>
    <w:rsid w:val="3C6FC7A7"/>
    <w:rsid w:val="3C8F2DF5"/>
    <w:rsid w:val="3CA737A3"/>
    <w:rsid w:val="3CAE89F4"/>
    <w:rsid w:val="3CAF2645"/>
    <w:rsid w:val="3CB4BE96"/>
    <w:rsid w:val="3CC0A385"/>
    <w:rsid w:val="3CC54AD9"/>
    <w:rsid w:val="3CC62C3E"/>
    <w:rsid w:val="3CC94A0B"/>
    <w:rsid w:val="3CEC3A76"/>
    <w:rsid w:val="3D57F634"/>
    <w:rsid w:val="3D5B8957"/>
    <w:rsid w:val="3D62BA6B"/>
    <w:rsid w:val="3D664C11"/>
    <w:rsid w:val="3D74998D"/>
    <w:rsid w:val="3D9F9235"/>
    <w:rsid w:val="3DA4A987"/>
    <w:rsid w:val="3DABAB9B"/>
    <w:rsid w:val="3DB49633"/>
    <w:rsid w:val="3DBFDA34"/>
    <w:rsid w:val="3DD527DE"/>
    <w:rsid w:val="3DE073ED"/>
    <w:rsid w:val="3DE2FA49"/>
    <w:rsid w:val="3DE529E1"/>
    <w:rsid w:val="3DF954D4"/>
    <w:rsid w:val="3DFC690F"/>
    <w:rsid w:val="3DFCD63B"/>
    <w:rsid w:val="3E157345"/>
    <w:rsid w:val="3E2431D2"/>
    <w:rsid w:val="3E269C55"/>
    <w:rsid w:val="3E373536"/>
    <w:rsid w:val="3E590314"/>
    <w:rsid w:val="3E65BE29"/>
    <w:rsid w:val="3E6B6325"/>
    <w:rsid w:val="3E6F4AB8"/>
    <w:rsid w:val="3E76CBD2"/>
    <w:rsid w:val="3E866DC0"/>
    <w:rsid w:val="3EAC9784"/>
    <w:rsid w:val="3ED748DB"/>
    <w:rsid w:val="3EE0855E"/>
    <w:rsid w:val="3EE1D1E8"/>
    <w:rsid w:val="3EE7F6A4"/>
    <w:rsid w:val="3EFF117E"/>
    <w:rsid w:val="3F2F9710"/>
    <w:rsid w:val="3F308BEC"/>
    <w:rsid w:val="3F34DC80"/>
    <w:rsid w:val="3F449114"/>
    <w:rsid w:val="3F4C05F5"/>
    <w:rsid w:val="3F5745E9"/>
    <w:rsid w:val="3F57A326"/>
    <w:rsid w:val="3F5DF8AD"/>
    <w:rsid w:val="3F6C8DCD"/>
    <w:rsid w:val="3F6E4A2F"/>
    <w:rsid w:val="3F7F1113"/>
    <w:rsid w:val="3F81EE63"/>
    <w:rsid w:val="3F92CCD2"/>
    <w:rsid w:val="3F9F2275"/>
    <w:rsid w:val="3FA81535"/>
    <w:rsid w:val="3FCC76D5"/>
    <w:rsid w:val="3FD43487"/>
    <w:rsid w:val="3FDE0207"/>
    <w:rsid w:val="3FE4ED46"/>
    <w:rsid w:val="3FF7C478"/>
    <w:rsid w:val="40056272"/>
    <w:rsid w:val="400B4931"/>
    <w:rsid w:val="40110822"/>
    <w:rsid w:val="4015CF17"/>
    <w:rsid w:val="401D52A7"/>
    <w:rsid w:val="40272F00"/>
    <w:rsid w:val="403F75DB"/>
    <w:rsid w:val="40422EF2"/>
    <w:rsid w:val="405AB4C6"/>
    <w:rsid w:val="405F7FD5"/>
    <w:rsid w:val="407FFE3B"/>
    <w:rsid w:val="40920C5B"/>
    <w:rsid w:val="40AF6B48"/>
    <w:rsid w:val="40B5B06A"/>
    <w:rsid w:val="40B995EE"/>
    <w:rsid w:val="40B9EB71"/>
    <w:rsid w:val="40D89986"/>
    <w:rsid w:val="40DCCCD1"/>
    <w:rsid w:val="40E474A5"/>
    <w:rsid w:val="40F8B984"/>
    <w:rsid w:val="41030307"/>
    <w:rsid w:val="414B61CB"/>
    <w:rsid w:val="4171365B"/>
    <w:rsid w:val="4186C849"/>
    <w:rsid w:val="4193DEC9"/>
    <w:rsid w:val="41B98A0E"/>
    <w:rsid w:val="41CA13B9"/>
    <w:rsid w:val="41CA1CC4"/>
    <w:rsid w:val="41CD5E72"/>
    <w:rsid w:val="41D524D8"/>
    <w:rsid w:val="41E06FB5"/>
    <w:rsid w:val="41E80537"/>
    <w:rsid w:val="41EBBEF2"/>
    <w:rsid w:val="41FCE723"/>
    <w:rsid w:val="420F1F1D"/>
    <w:rsid w:val="421C2065"/>
    <w:rsid w:val="422721AC"/>
    <w:rsid w:val="422F705B"/>
    <w:rsid w:val="4234F6F9"/>
    <w:rsid w:val="424242A3"/>
    <w:rsid w:val="424B48C8"/>
    <w:rsid w:val="424FF602"/>
    <w:rsid w:val="42716BE4"/>
    <w:rsid w:val="4274CCCB"/>
    <w:rsid w:val="4290CC43"/>
    <w:rsid w:val="4292C5B7"/>
    <w:rsid w:val="4294EFAA"/>
    <w:rsid w:val="42BB2FBA"/>
    <w:rsid w:val="42D9ABB9"/>
    <w:rsid w:val="42E70956"/>
    <w:rsid w:val="42F6E8A9"/>
    <w:rsid w:val="42F951E5"/>
    <w:rsid w:val="4303EFCD"/>
    <w:rsid w:val="4311F756"/>
    <w:rsid w:val="43158B09"/>
    <w:rsid w:val="433BB995"/>
    <w:rsid w:val="43430FCD"/>
    <w:rsid w:val="43525178"/>
    <w:rsid w:val="435FA64A"/>
    <w:rsid w:val="43646366"/>
    <w:rsid w:val="43852965"/>
    <w:rsid w:val="43961507"/>
    <w:rsid w:val="43A255DC"/>
    <w:rsid w:val="43A2584F"/>
    <w:rsid w:val="43AD3258"/>
    <w:rsid w:val="43B00DFA"/>
    <w:rsid w:val="43B2CD43"/>
    <w:rsid w:val="43B42E1E"/>
    <w:rsid w:val="43B79EFD"/>
    <w:rsid w:val="43BFA889"/>
    <w:rsid w:val="43DC2A56"/>
    <w:rsid w:val="43F0B8D2"/>
    <w:rsid w:val="43F9A672"/>
    <w:rsid w:val="440460EA"/>
    <w:rsid w:val="440DCF18"/>
    <w:rsid w:val="4414E88B"/>
    <w:rsid w:val="4440F1DD"/>
    <w:rsid w:val="4443FD70"/>
    <w:rsid w:val="446C2E6B"/>
    <w:rsid w:val="44AE62D3"/>
    <w:rsid w:val="44B83F21"/>
    <w:rsid w:val="44C09820"/>
    <w:rsid w:val="44C60AE1"/>
    <w:rsid w:val="44DF844D"/>
    <w:rsid w:val="44EB5237"/>
    <w:rsid w:val="44F584D1"/>
    <w:rsid w:val="45150ADB"/>
    <w:rsid w:val="4518BC4C"/>
    <w:rsid w:val="451ADBFA"/>
    <w:rsid w:val="451CEAD3"/>
    <w:rsid w:val="45219853"/>
    <w:rsid w:val="45250532"/>
    <w:rsid w:val="4536935A"/>
    <w:rsid w:val="454A4B7B"/>
    <w:rsid w:val="455942BD"/>
    <w:rsid w:val="4566CE07"/>
    <w:rsid w:val="456BBBFD"/>
    <w:rsid w:val="4577086B"/>
    <w:rsid w:val="457DECCC"/>
    <w:rsid w:val="45913C68"/>
    <w:rsid w:val="459B6077"/>
    <w:rsid w:val="459F288B"/>
    <w:rsid w:val="45AA1BC9"/>
    <w:rsid w:val="45BB2701"/>
    <w:rsid w:val="45CDDFE6"/>
    <w:rsid w:val="45D5B426"/>
    <w:rsid w:val="45DC070E"/>
    <w:rsid w:val="45E9B124"/>
    <w:rsid w:val="45FDE914"/>
    <w:rsid w:val="4610EAB3"/>
    <w:rsid w:val="4611F543"/>
    <w:rsid w:val="461C9282"/>
    <w:rsid w:val="4639F961"/>
    <w:rsid w:val="464A9550"/>
    <w:rsid w:val="4654DB00"/>
    <w:rsid w:val="46652EEB"/>
    <w:rsid w:val="46ABCA7C"/>
    <w:rsid w:val="46CC28A8"/>
    <w:rsid w:val="46CECDE2"/>
    <w:rsid w:val="46CFCA01"/>
    <w:rsid w:val="46D29FA8"/>
    <w:rsid w:val="46F38456"/>
    <w:rsid w:val="46F70039"/>
    <w:rsid w:val="4701D4EA"/>
    <w:rsid w:val="470BA47A"/>
    <w:rsid w:val="47134DD2"/>
    <w:rsid w:val="47194E1C"/>
    <w:rsid w:val="47436335"/>
    <w:rsid w:val="47464BDE"/>
    <w:rsid w:val="476348FC"/>
    <w:rsid w:val="4763D70B"/>
    <w:rsid w:val="4782DEBA"/>
    <w:rsid w:val="47B1948A"/>
    <w:rsid w:val="47CEBF52"/>
    <w:rsid w:val="47D5BB3E"/>
    <w:rsid w:val="47D8BB6F"/>
    <w:rsid w:val="47D9C7D9"/>
    <w:rsid w:val="47E83068"/>
    <w:rsid w:val="47EE9DD6"/>
    <w:rsid w:val="47EFB602"/>
    <w:rsid w:val="48178D89"/>
    <w:rsid w:val="481E17CE"/>
    <w:rsid w:val="48345B2B"/>
    <w:rsid w:val="48348F95"/>
    <w:rsid w:val="4890AFE2"/>
    <w:rsid w:val="489A6F61"/>
    <w:rsid w:val="48AD0578"/>
    <w:rsid w:val="48AF36A2"/>
    <w:rsid w:val="48B481CD"/>
    <w:rsid w:val="48BF695C"/>
    <w:rsid w:val="48C4814A"/>
    <w:rsid w:val="48C719A9"/>
    <w:rsid w:val="48CC92E1"/>
    <w:rsid w:val="48D40ADD"/>
    <w:rsid w:val="48E33A41"/>
    <w:rsid w:val="48E506C5"/>
    <w:rsid w:val="48E5ABE9"/>
    <w:rsid w:val="48E6540F"/>
    <w:rsid w:val="48EF3DCF"/>
    <w:rsid w:val="48F3D2DA"/>
    <w:rsid w:val="48F909D7"/>
    <w:rsid w:val="48F9AC80"/>
    <w:rsid w:val="490716E4"/>
    <w:rsid w:val="4923176C"/>
    <w:rsid w:val="492AB522"/>
    <w:rsid w:val="4933FFC6"/>
    <w:rsid w:val="493EA36F"/>
    <w:rsid w:val="49584B6C"/>
    <w:rsid w:val="495A369C"/>
    <w:rsid w:val="4962C41F"/>
    <w:rsid w:val="4970F2EA"/>
    <w:rsid w:val="49715BB4"/>
    <w:rsid w:val="497779EB"/>
    <w:rsid w:val="497D0E99"/>
    <w:rsid w:val="497EEF5C"/>
    <w:rsid w:val="4981239C"/>
    <w:rsid w:val="49AC4BC8"/>
    <w:rsid w:val="49BE5664"/>
    <w:rsid w:val="49C3F063"/>
    <w:rsid w:val="49C4699E"/>
    <w:rsid w:val="49EAD809"/>
    <w:rsid w:val="4A1FF9EA"/>
    <w:rsid w:val="4A25269F"/>
    <w:rsid w:val="4A2BEAA4"/>
    <w:rsid w:val="4A363FC2"/>
    <w:rsid w:val="4A56C0CD"/>
    <w:rsid w:val="4A6E392C"/>
    <w:rsid w:val="4A75FA10"/>
    <w:rsid w:val="4A799287"/>
    <w:rsid w:val="4AA239AD"/>
    <w:rsid w:val="4AB79AEF"/>
    <w:rsid w:val="4AB7F761"/>
    <w:rsid w:val="4AECD98A"/>
    <w:rsid w:val="4AF7AD28"/>
    <w:rsid w:val="4AFCEE50"/>
    <w:rsid w:val="4B05243B"/>
    <w:rsid w:val="4B245355"/>
    <w:rsid w:val="4B3A3AD9"/>
    <w:rsid w:val="4B4FE8AB"/>
    <w:rsid w:val="4B585FEF"/>
    <w:rsid w:val="4B59C389"/>
    <w:rsid w:val="4B5A7409"/>
    <w:rsid w:val="4B79FD3B"/>
    <w:rsid w:val="4B8428D1"/>
    <w:rsid w:val="4B8916A8"/>
    <w:rsid w:val="4B9E0E8D"/>
    <w:rsid w:val="4B9EA8F6"/>
    <w:rsid w:val="4BA1D72A"/>
    <w:rsid w:val="4BB8CEFF"/>
    <w:rsid w:val="4BBE117C"/>
    <w:rsid w:val="4BDF6233"/>
    <w:rsid w:val="4BE08ECE"/>
    <w:rsid w:val="4BEE1D2D"/>
    <w:rsid w:val="4BF1EAC9"/>
    <w:rsid w:val="4C008BD7"/>
    <w:rsid w:val="4C03E368"/>
    <w:rsid w:val="4C0724B2"/>
    <w:rsid w:val="4C1529C7"/>
    <w:rsid w:val="4C15BE77"/>
    <w:rsid w:val="4C33D4A8"/>
    <w:rsid w:val="4C5078A6"/>
    <w:rsid w:val="4C67FF79"/>
    <w:rsid w:val="4C6DD1DE"/>
    <w:rsid w:val="4C7AEDCD"/>
    <w:rsid w:val="4CA301AC"/>
    <w:rsid w:val="4CB20074"/>
    <w:rsid w:val="4CC0B2EF"/>
    <w:rsid w:val="4CC8D97D"/>
    <w:rsid w:val="4CCA389D"/>
    <w:rsid w:val="4CCB15A3"/>
    <w:rsid w:val="4CD30675"/>
    <w:rsid w:val="4CE20FE8"/>
    <w:rsid w:val="4CE5F874"/>
    <w:rsid w:val="4CE6CEF5"/>
    <w:rsid w:val="4CEE2A22"/>
    <w:rsid w:val="4D0350A7"/>
    <w:rsid w:val="4D079AC2"/>
    <w:rsid w:val="4D183189"/>
    <w:rsid w:val="4D21438C"/>
    <w:rsid w:val="4D28B76B"/>
    <w:rsid w:val="4D2D59C2"/>
    <w:rsid w:val="4D39CE23"/>
    <w:rsid w:val="4D4B95F2"/>
    <w:rsid w:val="4D6EA1E7"/>
    <w:rsid w:val="4D7DBE45"/>
    <w:rsid w:val="4DA144DD"/>
    <w:rsid w:val="4DA3EDEE"/>
    <w:rsid w:val="4DA44D13"/>
    <w:rsid w:val="4DA97326"/>
    <w:rsid w:val="4DC660C3"/>
    <w:rsid w:val="4DC7E49A"/>
    <w:rsid w:val="4DEBE2B2"/>
    <w:rsid w:val="4DF0B8B5"/>
    <w:rsid w:val="4DF4FD4D"/>
    <w:rsid w:val="4DF6713F"/>
    <w:rsid w:val="4E06F6A7"/>
    <w:rsid w:val="4E0C02BF"/>
    <w:rsid w:val="4E281B36"/>
    <w:rsid w:val="4E284416"/>
    <w:rsid w:val="4E3D44F3"/>
    <w:rsid w:val="4E4747E3"/>
    <w:rsid w:val="4E4EFC91"/>
    <w:rsid w:val="4E5D2D1B"/>
    <w:rsid w:val="4E7953FD"/>
    <w:rsid w:val="4E7A2545"/>
    <w:rsid w:val="4E8952EC"/>
    <w:rsid w:val="4EBB6A37"/>
    <w:rsid w:val="4EC2E871"/>
    <w:rsid w:val="4ECBCDA4"/>
    <w:rsid w:val="4ED1419A"/>
    <w:rsid w:val="4EDADBE6"/>
    <w:rsid w:val="4F19C197"/>
    <w:rsid w:val="4F1B3DB6"/>
    <w:rsid w:val="4F1E9B4F"/>
    <w:rsid w:val="4F25BDEF"/>
    <w:rsid w:val="4F29FC53"/>
    <w:rsid w:val="4F2F1CC7"/>
    <w:rsid w:val="4F2FB0D1"/>
    <w:rsid w:val="4F34E5CB"/>
    <w:rsid w:val="4F3779D5"/>
    <w:rsid w:val="4F51A072"/>
    <w:rsid w:val="4F5866CF"/>
    <w:rsid w:val="4F692961"/>
    <w:rsid w:val="4F6E75F8"/>
    <w:rsid w:val="4F88F86A"/>
    <w:rsid w:val="4FA0ADC0"/>
    <w:rsid w:val="4FA88E6B"/>
    <w:rsid w:val="4FACE325"/>
    <w:rsid w:val="4FB43DE7"/>
    <w:rsid w:val="4FC276B5"/>
    <w:rsid w:val="4FC7902F"/>
    <w:rsid w:val="4FC96BB7"/>
    <w:rsid w:val="4FD786FF"/>
    <w:rsid w:val="4FE4803C"/>
    <w:rsid w:val="4FE8D5CD"/>
    <w:rsid w:val="50016A5E"/>
    <w:rsid w:val="501A077E"/>
    <w:rsid w:val="5034F609"/>
    <w:rsid w:val="503C18EE"/>
    <w:rsid w:val="50432D1F"/>
    <w:rsid w:val="506F3F55"/>
    <w:rsid w:val="50AE9803"/>
    <w:rsid w:val="50B08996"/>
    <w:rsid w:val="50D95B9D"/>
    <w:rsid w:val="50DE7733"/>
    <w:rsid w:val="50DFE783"/>
    <w:rsid w:val="50E4460C"/>
    <w:rsid w:val="50EB4BAC"/>
    <w:rsid w:val="50FAFEEC"/>
    <w:rsid w:val="51053EED"/>
    <w:rsid w:val="511A1AB0"/>
    <w:rsid w:val="512ACD64"/>
    <w:rsid w:val="51338708"/>
    <w:rsid w:val="5148A5B2"/>
    <w:rsid w:val="515110F6"/>
    <w:rsid w:val="515E5534"/>
    <w:rsid w:val="515F0B06"/>
    <w:rsid w:val="516913F6"/>
    <w:rsid w:val="517649FF"/>
    <w:rsid w:val="5178E372"/>
    <w:rsid w:val="51893757"/>
    <w:rsid w:val="51901A0C"/>
    <w:rsid w:val="51A02ABC"/>
    <w:rsid w:val="51A0844E"/>
    <w:rsid w:val="51AEED56"/>
    <w:rsid w:val="51AFF9EE"/>
    <w:rsid w:val="51BBBE41"/>
    <w:rsid w:val="51E9394E"/>
    <w:rsid w:val="51FB565C"/>
    <w:rsid w:val="521CC0DA"/>
    <w:rsid w:val="521FFC6C"/>
    <w:rsid w:val="522A37B1"/>
    <w:rsid w:val="522C65BA"/>
    <w:rsid w:val="523114EC"/>
    <w:rsid w:val="524CCA4B"/>
    <w:rsid w:val="525520FF"/>
    <w:rsid w:val="52573BDA"/>
    <w:rsid w:val="525A0D69"/>
    <w:rsid w:val="52647F8E"/>
    <w:rsid w:val="5265FAFB"/>
    <w:rsid w:val="52698A77"/>
    <w:rsid w:val="5273B4BE"/>
    <w:rsid w:val="527761B9"/>
    <w:rsid w:val="52799BC0"/>
    <w:rsid w:val="52833C5B"/>
    <w:rsid w:val="52872A6D"/>
    <w:rsid w:val="529CAE55"/>
    <w:rsid w:val="52AC3DD6"/>
    <w:rsid w:val="52AEC535"/>
    <w:rsid w:val="52BAE290"/>
    <w:rsid w:val="52CFEA28"/>
    <w:rsid w:val="52D8ED60"/>
    <w:rsid w:val="52DFBCEC"/>
    <w:rsid w:val="52E3408A"/>
    <w:rsid w:val="52F06A19"/>
    <w:rsid w:val="52FCE7AA"/>
    <w:rsid w:val="52FF30F1"/>
    <w:rsid w:val="530645E7"/>
    <w:rsid w:val="530932FA"/>
    <w:rsid w:val="5313E281"/>
    <w:rsid w:val="53195F62"/>
    <w:rsid w:val="531E3247"/>
    <w:rsid w:val="532B50B7"/>
    <w:rsid w:val="5338D5D9"/>
    <w:rsid w:val="5339B45F"/>
    <w:rsid w:val="53499248"/>
    <w:rsid w:val="534F3B99"/>
    <w:rsid w:val="5351C542"/>
    <w:rsid w:val="535341BA"/>
    <w:rsid w:val="535964BF"/>
    <w:rsid w:val="536122F3"/>
    <w:rsid w:val="5373EB2E"/>
    <w:rsid w:val="537CBCF3"/>
    <w:rsid w:val="539551C8"/>
    <w:rsid w:val="539B4440"/>
    <w:rsid w:val="53AB5717"/>
    <w:rsid w:val="53D554A6"/>
    <w:rsid w:val="5409199C"/>
    <w:rsid w:val="541C2866"/>
    <w:rsid w:val="54209A37"/>
    <w:rsid w:val="54459683"/>
    <w:rsid w:val="5464048D"/>
    <w:rsid w:val="54717C77"/>
    <w:rsid w:val="548614BA"/>
    <w:rsid w:val="5488E79F"/>
    <w:rsid w:val="5492D815"/>
    <w:rsid w:val="549B57BA"/>
    <w:rsid w:val="54B7BE98"/>
    <w:rsid w:val="54B813ED"/>
    <w:rsid w:val="54BDF56C"/>
    <w:rsid w:val="54DF5A1B"/>
    <w:rsid w:val="54E51CEF"/>
    <w:rsid w:val="54E80937"/>
    <w:rsid w:val="5502D0E0"/>
    <w:rsid w:val="55092CF5"/>
    <w:rsid w:val="551DF427"/>
    <w:rsid w:val="551F22BE"/>
    <w:rsid w:val="552FF8EE"/>
    <w:rsid w:val="5535C5D0"/>
    <w:rsid w:val="554C95F9"/>
    <w:rsid w:val="554FF5C7"/>
    <w:rsid w:val="555793CD"/>
    <w:rsid w:val="55874673"/>
    <w:rsid w:val="5599B3EE"/>
    <w:rsid w:val="559C5FE5"/>
    <w:rsid w:val="55A6B2BC"/>
    <w:rsid w:val="55B2529F"/>
    <w:rsid w:val="55BF0A7E"/>
    <w:rsid w:val="55C77AEF"/>
    <w:rsid w:val="55C8791E"/>
    <w:rsid w:val="55D44268"/>
    <w:rsid w:val="55D99AC0"/>
    <w:rsid w:val="55DE40E3"/>
    <w:rsid w:val="55E198E9"/>
    <w:rsid w:val="55E99C43"/>
    <w:rsid w:val="55F9AC66"/>
    <w:rsid w:val="5604AF1E"/>
    <w:rsid w:val="561044A2"/>
    <w:rsid w:val="5627955D"/>
    <w:rsid w:val="563FBA5D"/>
    <w:rsid w:val="5645EAA6"/>
    <w:rsid w:val="56472189"/>
    <w:rsid w:val="56727D60"/>
    <w:rsid w:val="567986E5"/>
    <w:rsid w:val="5682C20F"/>
    <w:rsid w:val="568F8719"/>
    <w:rsid w:val="5695AA9D"/>
    <w:rsid w:val="5699CB06"/>
    <w:rsid w:val="56A49003"/>
    <w:rsid w:val="56C4FB65"/>
    <w:rsid w:val="56C7022B"/>
    <w:rsid w:val="56D4BAD4"/>
    <w:rsid w:val="56D99063"/>
    <w:rsid w:val="56EF5E0D"/>
    <w:rsid w:val="56F2212B"/>
    <w:rsid w:val="56F5BE4B"/>
    <w:rsid w:val="56FC7E56"/>
    <w:rsid w:val="57055511"/>
    <w:rsid w:val="570ED410"/>
    <w:rsid w:val="57360E55"/>
    <w:rsid w:val="5737F0B1"/>
    <w:rsid w:val="574B3D73"/>
    <w:rsid w:val="574E7747"/>
    <w:rsid w:val="5759F65F"/>
    <w:rsid w:val="576D7967"/>
    <w:rsid w:val="5783D9FA"/>
    <w:rsid w:val="5798B2BB"/>
    <w:rsid w:val="57AC4586"/>
    <w:rsid w:val="57B24037"/>
    <w:rsid w:val="57B603C2"/>
    <w:rsid w:val="57BB1856"/>
    <w:rsid w:val="57BB588F"/>
    <w:rsid w:val="57C683C8"/>
    <w:rsid w:val="57CCA088"/>
    <w:rsid w:val="57D090FE"/>
    <w:rsid w:val="57DB65B4"/>
    <w:rsid w:val="57FFEC8D"/>
    <w:rsid w:val="580BA66E"/>
    <w:rsid w:val="580BBE96"/>
    <w:rsid w:val="580F29AA"/>
    <w:rsid w:val="5819ED0F"/>
    <w:rsid w:val="581CBDB1"/>
    <w:rsid w:val="581D7D73"/>
    <w:rsid w:val="586374BA"/>
    <w:rsid w:val="586B863B"/>
    <w:rsid w:val="588162F5"/>
    <w:rsid w:val="588FF913"/>
    <w:rsid w:val="589457C7"/>
    <w:rsid w:val="5896B2ED"/>
    <w:rsid w:val="589C1571"/>
    <w:rsid w:val="58BA73D7"/>
    <w:rsid w:val="58BD29A8"/>
    <w:rsid w:val="58F3DB40"/>
    <w:rsid w:val="59057F26"/>
    <w:rsid w:val="590B1A7F"/>
    <w:rsid w:val="59120012"/>
    <w:rsid w:val="591518AC"/>
    <w:rsid w:val="595CE707"/>
    <w:rsid w:val="595CEB4E"/>
    <w:rsid w:val="5963A4EE"/>
    <w:rsid w:val="5965C68D"/>
    <w:rsid w:val="596FDBD4"/>
    <w:rsid w:val="59796C78"/>
    <w:rsid w:val="598DBDC8"/>
    <w:rsid w:val="599FF8E8"/>
    <w:rsid w:val="59A776CF"/>
    <w:rsid w:val="59B8A0D7"/>
    <w:rsid w:val="59C88CB1"/>
    <w:rsid w:val="59E70807"/>
    <w:rsid w:val="59ECBDBE"/>
    <w:rsid w:val="5A0C53B6"/>
    <w:rsid w:val="5A1C307E"/>
    <w:rsid w:val="5A1E3B19"/>
    <w:rsid w:val="5A3038CF"/>
    <w:rsid w:val="5A343BF5"/>
    <w:rsid w:val="5A4EA58C"/>
    <w:rsid w:val="5A686266"/>
    <w:rsid w:val="5A78E197"/>
    <w:rsid w:val="5A7A5C9B"/>
    <w:rsid w:val="5A7C79C4"/>
    <w:rsid w:val="5A7C8F83"/>
    <w:rsid w:val="5A858B47"/>
    <w:rsid w:val="5A88BEA2"/>
    <w:rsid w:val="5AB7CDDE"/>
    <w:rsid w:val="5ADA415E"/>
    <w:rsid w:val="5AF5DFC1"/>
    <w:rsid w:val="5AF5F46F"/>
    <w:rsid w:val="5B136723"/>
    <w:rsid w:val="5B1EC8C5"/>
    <w:rsid w:val="5B1F8C67"/>
    <w:rsid w:val="5B3AB88D"/>
    <w:rsid w:val="5B3C6034"/>
    <w:rsid w:val="5B5B7EEF"/>
    <w:rsid w:val="5B5CA421"/>
    <w:rsid w:val="5B8B785F"/>
    <w:rsid w:val="5B9DB611"/>
    <w:rsid w:val="5BB1FF7D"/>
    <w:rsid w:val="5BBBCF46"/>
    <w:rsid w:val="5BBF775D"/>
    <w:rsid w:val="5BE1CBB9"/>
    <w:rsid w:val="5BE27D79"/>
    <w:rsid w:val="5BE9AD3C"/>
    <w:rsid w:val="5BF1DDF0"/>
    <w:rsid w:val="5BFF7DB0"/>
    <w:rsid w:val="5C031370"/>
    <w:rsid w:val="5C3FB766"/>
    <w:rsid w:val="5C4E6031"/>
    <w:rsid w:val="5C559161"/>
    <w:rsid w:val="5C5E7EE5"/>
    <w:rsid w:val="5C68EA5B"/>
    <w:rsid w:val="5C6BF595"/>
    <w:rsid w:val="5C767322"/>
    <w:rsid w:val="5CA6076D"/>
    <w:rsid w:val="5CAD819C"/>
    <w:rsid w:val="5CADB088"/>
    <w:rsid w:val="5CC04CBE"/>
    <w:rsid w:val="5CC3C15A"/>
    <w:rsid w:val="5CDF67B2"/>
    <w:rsid w:val="5CE5CDC5"/>
    <w:rsid w:val="5CFEBA5E"/>
    <w:rsid w:val="5D0FB213"/>
    <w:rsid w:val="5D2BD3E0"/>
    <w:rsid w:val="5D2C1DB7"/>
    <w:rsid w:val="5D3A1019"/>
    <w:rsid w:val="5D43D065"/>
    <w:rsid w:val="5D4556A3"/>
    <w:rsid w:val="5D477A87"/>
    <w:rsid w:val="5D565A10"/>
    <w:rsid w:val="5D5B7032"/>
    <w:rsid w:val="5D686452"/>
    <w:rsid w:val="5D750DBA"/>
    <w:rsid w:val="5D7AD8B1"/>
    <w:rsid w:val="5D85054B"/>
    <w:rsid w:val="5D92DAD8"/>
    <w:rsid w:val="5D9D0E83"/>
    <w:rsid w:val="5D9EC23F"/>
    <w:rsid w:val="5DA7E94F"/>
    <w:rsid w:val="5DB439ED"/>
    <w:rsid w:val="5DBD7DDF"/>
    <w:rsid w:val="5DC30F2D"/>
    <w:rsid w:val="5DC5BD13"/>
    <w:rsid w:val="5DCB28CF"/>
    <w:rsid w:val="5DCDEDF7"/>
    <w:rsid w:val="5DDED136"/>
    <w:rsid w:val="5DF25681"/>
    <w:rsid w:val="5DF5852C"/>
    <w:rsid w:val="5E0E59DD"/>
    <w:rsid w:val="5E1AB4FE"/>
    <w:rsid w:val="5E2D3C09"/>
    <w:rsid w:val="5E34B593"/>
    <w:rsid w:val="5E39BDDC"/>
    <w:rsid w:val="5E3ABC00"/>
    <w:rsid w:val="5E3DE852"/>
    <w:rsid w:val="5E440516"/>
    <w:rsid w:val="5E4D0CF6"/>
    <w:rsid w:val="5E4DB2B3"/>
    <w:rsid w:val="5E4F3253"/>
    <w:rsid w:val="5E5955CB"/>
    <w:rsid w:val="5E791C82"/>
    <w:rsid w:val="5E9782B3"/>
    <w:rsid w:val="5ECC84E9"/>
    <w:rsid w:val="5ED7A1BC"/>
    <w:rsid w:val="5ED7D239"/>
    <w:rsid w:val="5EEAB9CE"/>
    <w:rsid w:val="5EF50AB7"/>
    <w:rsid w:val="5EF597AC"/>
    <w:rsid w:val="5F09993A"/>
    <w:rsid w:val="5F1B8096"/>
    <w:rsid w:val="5F283F61"/>
    <w:rsid w:val="5F354CEC"/>
    <w:rsid w:val="5F43F575"/>
    <w:rsid w:val="5F46D3D0"/>
    <w:rsid w:val="5F48AFA9"/>
    <w:rsid w:val="5F4972C3"/>
    <w:rsid w:val="5F4E88E9"/>
    <w:rsid w:val="5F67FD64"/>
    <w:rsid w:val="5F6D9D6D"/>
    <w:rsid w:val="5F7204C3"/>
    <w:rsid w:val="5F7299C9"/>
    <w:rsid w:val="5F8F7C1D"/>
    <w:rsid w:val="5F949F6A"/>
    <w:rsid w:val="5F9E907C"/>
    <w:rsid w:val="5FA6F0D3"/>
    <w:rsid w:val="5FA85D9E"/>
    <w:rsid w:val="5FAA283D"/>
    <w:rsid w:val="5FB8293C"/>
    <w:rsid w:val="5FBABE63"/>
    <w:rsid w:val="5FDBC0F1"/>
    <w:rsid w:val="5FE19EFC"/>
    <w:rsid w:val="5FE354B6"/>
    <w:rsid w:val="6014C50B"/>
    <w:rsid w:val="602969B6"/>
    <w:rsid w:val="6033D12C"/>
    <w:rsid w:val="60398CE2"/>
    <w:rsid w:val="60742B5A"/>
    <w:rsid w:val="607744B8"/>
    <w:rsid w:val="60950BFC"/>
    <w:rsid w:val="60978129"/>
    <w:rsid w:val="60B07908"/>
    <w:rsid w:val="60BDF68C"/>
    <w:rsid w:val="60BECDA1"/>
    <w:rsid w:val="60E4648B"/>
    <w:rsid w:val="60E4FAA1"/>
    <w:rsid w:val="60E9A87F"/>
    <w:rsid w:val="610564DA"/>
    <w:rsid w:val="610977BC"/>
    <w:rsid w:val="610E4A4D"/>
    <w:rsid w:val="6118B5E4"/>
    <w:rsid w:val="61301DA4"/>
    <w:rsid w:val="615874C1"/>
    <w:rsid w:val="61676AA7"/>
    <w:rsid w:val="61796ADB"/>
    <w:rsid w:val="618A6794"/>
    <w:rsid w:val="6192FAEB"/>
    <w:rsid w:val="61A5BE37"/>
    <w:rsid w:val="61A6EDB9"/>
    <w:rsid w:val="61ABBB21"/>
    <w:rsid w:val="61B42D9E"/>
    <w:rsid w:val="61C160BF"/>
    <w:rsid w:val="61C7E540"/>
    <w:rsid w:val="61CFA18D"/>
    <w:rsid w:val="61E5418C"/>
    <w:rsid w:val="62185627"/>
    <w:rsid w:val="624CAF63"/>
    <w:rsid w:val="6255C3D7"/>
    <w:rsid w:val="626226E1"/>
    <w:rsid w:val="626FB85C"/>
    <w:rsid w:val="6281B779"/>
    <w:rsid w:val="6288B526"/>
    <w:rsid w:val="628BBD2C"/>
    <w:rsid w:val="629012BB"/>
    <w:rsid w:val="629164B6"/>
    <w:rsid w:val="62A27BA8"/>
    <w:rsid w:val="62C41B93"/>
    <w:rsid w:val="62CE7EDA"/>
    <w:rsid w:val="62CF6127"/>
    <w:rsid w:val="62D3FE88"/>
    <w:rsid w:val="62E2D907"/>
    <w:rsid w:val="62EBA156"/>
    <w:rsid w:val="62EF277F"/>
    <w:rsid w:val="62F99635"/>
    <w:rsid w:val="6306BCEF"/>
    <w:rsid w:val="630C38BD"/>
    <w:rsid w:val="631175EF"/>
    <w:rsid w:val="631C198C"/>
    <w:rsid w:val="631C7174"/>
    <w:rsid w:val="632C3350"/>
    <w:rsid w:val="633A516D"/>
    <w:rsid w:val="633DE9B1"/>
    <w:rsid w:val="63443FF7"/>
    <w:rsid w:val="6349B7A3"/>
    <w:rsid w:val="636212D8"/>
    <w:rsid w:val="6366D965"/>
    <w:rsid w:val="6368E690"/>
    <w:rsid w:val="636E3A21"/>
    <w:rsid w:val="6373139B"/>
    <w:rsid w:val="6383A00F"/>
    <w:rsid w:val="63862A20"/>
    <w:rsid w:val="639F6D9F"/>
    <w:rsid w:val="63A3B5C7"/>
    <w:rsid w:val="63AF9CAB"/>
    <w:rsid w:val="63B335FC"/>
    <w:rsid w:val="63B7B913"/>
    <w:rsid w:val="63B891C6"/>
    <w:rsid w:val="63CA375A"/>
    <w:rsid w:val="63D65974"/>
    <w:rsid w:val="63D77305"/>
    <w:rsid w:val="63E41962"/>
    <w:rsid w:val="63EA1281"/>
    <w:rsid w:val="63F76659"/>
    <w:rsid w:val="64020BEE"/>
    <w:rsid w:val="640FF8C9"/>
    <w:rsid w:val="6416109D"/>
    <w:rsid w:val="641E613F"/>
    <w:rsid w:val="641F1AE7"/>
    <w:rsid w:val="642D1C95"/>
    <w:rsid w:val="6438624A"/>
    <w:rsid w:val="643F51C3"/>
    <w:rsid w:val="6443C01A"/>
    <w:rsid w:val="6461BD68"/>
    <w:rsid w:val="64660E29"/>
    <w:rsid w:val="647873F2"/>
    <w:rsid w:val="6485E30C"/>
    <w:rsid w:val="6493AB39"/>
    <w:rsid w:val="64A9D7FA"/>
    <w:rsid w:val="64B61E54"/>
    <w:rsid w:val="64BF7C59"/>
    <w:rsid w:val="64DFFD2D"/>
    <w:rsid w:val="6506F65A"/>
    <w:rsid w:val="651034EE"/>
    <w:rsid w:val="6520BB03"/>
    <w:rsid w:val="652DC4A2"/>
    <w:rsid w:val="654718D7"/>
    <w:rsid w:val="655424B8"/>
    <w:rsid w:val="655FCCFD"/>
    <w:rsid w:val="655FCFA2"/>
    <w:rsid w:val="6567F69A"/>
    <w:rsid w:val="6571C268"/>
    <w:rsid w:val="657896AF"/>
    <w:rsid w:val="657FE9C3"/>
    <w:rsid w:val="65BCD092"/>
    <w:rsid w:val="65E7D783"/>
    <w:rsid w:val="65F6F194"/>
    <w:rsid w:val="661F57ED"/>
    <w:rsid w:val="6622A6E2"/>
    <w:rsid w:val="662F7867"/>
    <w:rsid w:val="66422923"/>
    <w:rsid w:val="6644528C"/>
    <w:rsid w:val="66499628"/>
    <w:rsid w:val="664C11CE"/>
    <w:rsid w:val="667A5D18"/>
    <w:rsid w:val="668A2E4A"/>
    <w:rsid w:val="66AB6809"/>
    <w:rsid w:val="66B56BA9"/>
    <w:rsid w:val="66B922ED"/>
    <w:rsid w:val="66BD0AED"/>
    <w:rsid w:val="66C3BEDB"/>
    <w:rsid w:val="66D89918"/>
    <w:rsid w:val="66E7D7C1"/>
    <w:rsid w:val="66EB759E"/>
    <w:rsid w:val="672CDE4D"/>
    <w:rsid w:val="67317E4A"/>
    <w:rsid w:val="6731E490"/>
    <w:rsid w:val="67383D1B"/>
    <w:rsid w:val="6738CB5A"/>
    <w:rsid w:val="673D189B"/>
    <w:rsid w:val="6740F068"/>
    <w:rsid w:val="6766CB5E"/>
    <w:rsid w:val="676D4427"/>
    <w:rsid w:val="678EC55F"/>
    <w:rsid w:val="6799BAD4"/>
    <w:rsid w:val="67A3B1C3"/>
    <w:rsid w:val="67A608FD"/>
    <w:rsid w:val="67A712AA"/>
    <w:rsid w:val="67B5F437"/>
    <w:rsid w:val="67C03301"/>
    <w:rsid w:val="67E6E130"/>
    <w:rsid w:val="67EDE2E0"/>
    <w:rsid w:val="68132DD5"/>
    <w:rsid w:val="68136580"/>
    <w:rsid w:val="681CBB02"/>
    <w:rsid w:val="682485FE"/>
    <w:rsid w:val="683D0793"/>
    <w:rsid w:val="68411BD3"/>
    <w:rsid w:val="685DAE26"/>
    <w:rsid w:val="6860F9C4"/>
    <w:rsid w:val="68813CE1"/>
    <w:rsid w:val="68916492"/>
    <w:rsid w:val="6896111F"/>
    <w:rsid w:val="689C7356"/>
    <w:rsid w:val="68A0D098"/>
    <w:rsid w:val="68A93CA8"/>
    <w:rsid w:val="68AD01D4"/>
    <w:rsid w:val="68C6FEA6"/>
    <w:rsid w:val="68D7D95B"/>
    <w:rsid w:val="68E033D7"/>
    <w:rsid w:val="68E1438F"/>
    <w:rsid w:val="68E86EEF"/>
    <w:rsid w:val="68E9C944"/>
    <w:rsid w:val="68F74470"/>
    <w:rsid w:val="690D77A2"/>
    <w:rsid w:val="6918AC07"/>
    <w:rsid w:val="6926C142"/>
    <w:rsid w:val="69363609"/>
    <w:rsid w:val="69375459"/>
    <w:rsid w:val="694916A2"/>
    <w:rsid w:val="6953600D"/>
    <w:rsid w:val="695A5C44"/>
    <w:rsid w:val="6961C481"/>
    <w:rsid w:val="699278DE"/>
    <w:rsid w:val="69A46A8C"/>
    <w:rsid w:val="69A68E1E"/>
    <w:rsid w:val="69A9FC59"/>
    <w:rsid w:val="69AD7F5A"/>
    <w:rsid w:val="69C01E45"/>
    <w:rsid w:val="69C7D625"/>
    <w:rsid w:val="69DB7A7B"/>
    <w:rsid w:val="69E5A152"/>
    <w:rsid w:val="69F0DB57"/>
    <w:rsid w:val="6A01C229"/>
    <w:rsid w:val="6A139EFA"/>
    <w:rsid w:val="6A2CD300"/>
    <w:rsid w:val="6A35E9A5"/>
    <w:rsid w:val="6A71EBA3"/>
    <w:rsid w:val="6A743655"/>
    <w:rsid w:val="6A9B568F"/>
    <w:rsid w:val="6AB134AC"/>
    <w:rsid w:val="6AC14AAF"/>
    <w:rsid w:val="6AE35241"/>
    <w:rsid w:val="6AE7D29A"/>
    <w:rsid w:val="6B0C6B70"/>
    <w:rsid w:val="6B14CB07"/>
    <w:rsid w:val="6B1501DE"/>
    <w:rsid w:val="6B1BD16E"/>
    <w:rsid w:val="6B1C87D4"/>
    <w:rsid w:val="6B2A73A7"/>
    <w:rsid w:val="6B3C8F87"/>
    <w:rsid w:val="6B440BAE"/>
    <w:rsid w:val="6B5E0815"/>
    <w:rsid w:val="6B6BB305"/>
    <w:rsid w:val="6B76E806"/>
    <w:rsid w:val="6B810AA9"/>
    <w:rsid w:val="6B86FADE"/>
    <w:rsid w:val="6B9BEED2"/>
    <w:rsid w:val="6B9E72FE"/>
    <w:rsid w:val="6BB3FD0C"/>
    <w:rsid w:val="6BDB0E8B"/>
    <w:rsid w:val="6BEF6969"/>
    <w:rsid w:val="6BF293CB"/>
    <w:rsid w:val="6BF5FBFB"/>
    <w:rsid w:val="6BFFED4B"/>
    <w:rsid w:val="6C187456"/>
    <w:rsid w:val="6C2992F7"/>
    <w:rsid w:val="6C2AAB14"/>
    <w:rsid w:val="6C2B5EED"/>
    <w:rsid w:val="6C35BF13"/>
    <w:rsid w:val="6C6F0238"/>
    <w:rsid w:val="6C6FD739"/>
    <w:rsid w:val="6C71AFE9"/>
    <w:rsid w:val="6C90B976"/>
    <w:rsid w:val="6CC4D010"/>
    <w:rsid w:val="6CC5D0F2"/>
    <w:rsid w:val="6CDC839C"/>
    <w:rsid w:val="6CE4AC44"/>
    <w:rsid w:val="6CEA45AD"/>
    <w:rsid w:val="6D1219FA"/>
    <w:rsid w:val="6D122CA7"/>
    <w:rsid w:val="6D211B02"/>
    <w:rsid w:val="6D4410DB"/>
    <w:rsid w:val="6D4F01ED"/>
    <w:rsid w:val="6D61B1BD"/>
    <w:rsid w:val="6D63E8F8"/>
    <w:rsid w:val="6D6A10F8"/>
    <w:rsid w:val="6D7AF59D"/>
    <w:rsid w:val="6D81AB17"/>
    <w:rsid w:val="6D8AA28C"/>
    <w:rsid w:val="6DB7842A"/>
    <w:rsid w:val="6DBD830F"/>
    <w:rsid w:val="6DE1E66A"/>
    <w:rsid w:val="6DF3D970"/>
    <w:rsid w:val="6E03EB1D"/>
    <w:rsid w:val="6E0A0D68"/>
    <w:rsid w:val="6E1DF03B"/>
    <w:rsid w:val="6E675E9C"/>
    <w:rsid w:val="6E854F32"/>
    <w:rsid w:val="6E883497"/>
    <w:rsid w:val="6E8ED77A"/>
    <w:rsid w:val="6E97CBB7"/>
    <w:rsid w:val="6EA8CF0F"/>
    <w:rsid w:val="6EC06623"/>
    <w:rsid w:val="6EEED73F"/>
    <w:rsid w:val="6F02C3B7"/>
    <w:rsid w:val="6F162C88"/>
    <w:rsid w:val="6F192A35"/>
    <w:rsid w:val="6F2387AE"/>
    <w:rsid w:val="6F378E0D"/>
    <w:rsid w:val="6F3C3A92"/>
    <w:rsid w:val="6F404348"/>
    <w:rsid w:val="6F55C464"/>
    <w:rsid w:val="6F5E652D"/>
    <w:rsid w:val="6F65F815"/>
    <w:rsid w:val="6F72C5AC"/>
    <w:rsid w:val="6F81FB48"/>
    <w:rsid w:val="6F8596D5"/>
    <w:rsid w:val="6F95D4CC"/>
    <w:rsid w:val="6F97F314"/>
    <w:rsid w:val="6F9D8AA9"/>
    <w:rsid w:val="6F9E2233"/>
    <w:rsid w:val="6FB5E27A"/>
    <w:rsid w:val="6FC895B3"/>
    <w:rsid w:val="6FD5A182"/>
    <w:rsid w:val="6FF76AB2"/>
    <w:rsid w:val="6FFE9763"/>
    <w:rsid w:val="7007DC9B"/>
    <w:rsid w:val="701B4463"/>
    <w:rsid w:val="70433359"/>
    <w:rsid w:val="7058BBC4"/>
    <w:rsid w:val="70593882"/>
    <w:rsid w:val="705AB915"/>
    <w:rsid w:val="706A136B"/>
    <w:rsid w:val="707736C4"/>
    <w:rsid w:val="7080CFE7"/>
    <w:rsid w:val="7094A78E"/>
    <w:rsid w:val="70A7CCB5"/>
    <w:rsid w:val="70AB6EEE"/>
    <w:rsid w:val="70C6984C"/>
    <w:rsid w:val="70C7AF71"/>
    <w:rsid w:val="70C8F706"/>
    <w:rsid w:val="70D0842F"/>
    <w:rsid w:val="70D2B4D7"/>
    <w:rsid w:val="70D45A3F"/>
    <w:rsid w:val="70D89BDF"/>
    <w:rsid w:val="70EC4F1C"/>
    <w:rsid w:val="70F09CE2"/>
    <w:rsid w:val="70F88721"/>
    <w:rsid w:val="71123A58"/>
    <w:rsid w:val="71316BAC"/>
    <w:rsid w:val="713BE414"/>
    <w:rsid w:val="715F88B9"/>
    <w:rsid w:val="716FCB65"/>
    <w:rsid w:val="7177618D"/>
    <w:rsid w:val="717D6C14"/>
    <w:rsid w:val="71A029D9"/>
    <w:rsid w:val="71ADDCBF"/>
    <w:rsid w:val="71C7054A"/>
    <w:rsid w:val="71E85E0D"/>
    <w:rsid w:val="71EB86D3"/>
    <w:rsid w:val="71F2747F"/>
    <w:rsid w:val="71FF5182"/>
    <w:rsid w:val="7210F3BD"/>
    <w:rsid w:val="72151725"/>
    <w:rsid w:val="72420483"/>
    <w:rsid w:val="725F7AF0"/>
    <w:rsid w:val="72743206"/>
    <w:rsid w:val="729C10A6"/>
    <w:rsid w:val="729FE612"/>
    <w:rsid w:val="72A79671"/>
    <w:rsid w:val="72D8010A"/>
    <w:rsid w:val="72DCB3EA"/>
    <w:rsid w:val="72E43D08"/>
    <w:rsid w:val="72EBB7C8"/>
    <w:rsid w:val="72F58090"/>
    <w:rsid w:val="7306BF6C"/>
    <w:rsid w:val="731AEC62"/>
    <w:rsid w:val="733018C6"/>
    <w:rsid w:val="7349AD20"/>
    <w:rsid w:val="734C2CB8"/>
    <w:rsid w:val="73507E73"/>
    <w:rsid w:val="737BA36D"/>
    <w:rsid w:val="737C3F8B"/>
    <w:rsid w:val="737E35F3"/>
    <w:rsid w:val="73905C86"/>
    <w:rsid w:val="73990370"/>
    <w:rsid w:val="739EBA1C"/>
    <w:rsid w:val="739F314F"/>
    <w:rsid w:val="73CF9625"/>
    <w:rsid w:val="73D48994"/>
    <w:rsid w:val="73DBA54F"/>
    <w:rsid w:val="73EC9E38"/>
    <w:rsid w:val="73EE777F"/>
    <w:rsid w:val="73F55C36"/>
    <w:rsid w:val="74002604"/>
    <w:rsid w:val="740031F3"/>
    <w:rsid w:val="7417C506"/>
    <w:rsid w:val="741DCCE6"/>
    <w:rsid w:val="741E2132"/>
    <w:rsid w:val="742BD781"/>
    <w:rsid w:val="742C9567"/>
    <w:rsid w:val="74705986"/>
    <w:rsid w:val="7483E5C5"/>
    <w:rsid w:val="74866720"/>
    <w:rsid w:val="748AA81A"/>
    <w:rsid w:val="748AE956"/>
    <w:rsid w:val="7498090A"/>
    <w:rsid w:val="74C2F326"/>
    <w:rsid w:val="74DC9277"/>
    <w:rsid w:val="74E949B7"/>
    <w:rsid w:val="74ED9B25"/>
    <w:rsid w:val="74F52EE7"/>
    <w:rsid w:val="74FD91F8"/>
    <w:rsid w:val="7514608F"/>
    <w:rsid w:val="752521C1"/>
    <w:rsid w:val="752C2CE7"/>
    <w:rsid w:val="7539E3E4"/>
    <w:rsid w:val="753B277F"/>
    <w:rsid w:val="7548D19A"/>
    <w:rsid w:val="756196DC"/>
    <w:rsid w:val="757A0440"/>
    <w:rsid w:val="759CD776"/>
    <w:rsid w:val="75A5204F"/>
    <w:rsid w:val="75B8C65F"/>
    <w:rsid w:val="75EBAEB2"/>
    <w:rsid w:val="75EE9F32"/>
    <w:rsid w:val="75FB8E72"/>
    <w:rsid w:val="75FEBC36"/>
    <w:rsid w:val="76008A64"/>
    <w:rsid w:val="760EA3FB"/>
    <w:rsid w:val="76106974"/>
    <w:rsid w:val="76287B1C"/>
    <w:rsid w:val="76295D4F"/>
    <w:rsid w:val="762D75C6"/>
    <w:rsid w:val="762D9447"/>
    <w:rsid w:val="762FFEB9"/>
    <w:rsid w:val="763D9009"/>
    <w:rsid w:val="764EFDB1"/>
    <w:rsid w:val="765F6419"/>
    <w:rsid w:val="7661CD6B"/>
    <w:rsid w:val="7671304B"/>
    <w:rsid w:val="767A1E1F"/>
    <w:rsid w:val="767E1123"/>
    <w:rsid w:val="768583C8"/>
    <w:rsid w:val="769BFA0D"/>
    <w:rsid w:val="76A7DF6D"/>
    <w:rsid w:val="76A8C5E4"/>
    <w:rsid w:val="76A956A3"/>
    <w:rsid w:val="76C5CE60"/>
    <w:rsid w:val="76CED2FA"/>
    <w:rsid w:val="76ED8A93"/>
    <w:rsid w:val="76F362F2"/>
    <w:rsid w:val="76F7FEA8"/>
    <w:rsid w:val="7708D648"/>
    <w:rsid w:val="770E9CE5"/>
    <w:rsid w:val="773489B8"/>
    <w:rsid w:val="773AD0FD"/>
    <w:rsid w:val="774B9DD7"/>
    <w:rsid w:val="775D8FDA"/>
    <w:rsid w:val="776C25CB"/>
    <w:rsid w:val="7784FFAA"/>
    <w:rsid w:val="778765A7"/>
    <w:rsid w:val="77897E0C"/>
    <w:rsid w:val="778DA9F2"/>
    <w:rsid w:val="7792E495"/>
    <w:rsid w:val="779418C8"/>
    <w:rsid w:val="779500F3"/>
    <w:rsid w:val="77AD04B2"/>
    <w:rsid w:val="77B6DF9B"/>
    <w:rsid w:val="77CF8DC0"/>
    <w:rsid w:val="77D25862"/>
    <w:rsid w:val="77D3ECAD"/>
    <w:rsid w:val="77DC96BE"/>
    <w:rsid w:val="7827F460"/>
    <w:rsid w:val="783662E5"/>
    <w:rsid w:val="7838763A"/>
    <w:rsid w:val="783AB096"/>
    <w:rsid w:val="783DA5D9"/>
    <w:rsid w:val="78510F58"/>
    <w:rsid w:val="785FE35D"/>
    <w:rsid w:val="78603541"/>
    <w:rsid w:val="786F9D1C"/>
    <w:rsid w:val="78864FF3"/>
    <w:rsid w:val="788F1621"/>
    <w:rsid w:val="78A46BE4"/>
    <w:rsid w:val="78C7F8D0"/>
    <w:rsid w:val="78D9AF44"/>
    <w:rsid w:val="78E68249"/>
    <w:rsid w:val="78E788D6"/>
    <w:rsid w:val="78F005BF"/>
    <w:rsid w:val="78F05EB0"/>
    <w:rsid w:val="790266F5"/>
    <w:rsid w:val="790E5D63"/>
    <w:rsid w:val="794CF4BD"/>
    <w:rsid w:val="794E3347"/>
    <w:rsid w:val="795008B8"/>
    <w:rsid w:val="79561B51"/>
    <w:rsid w:val="795CD939"/>
    <w:rsid w:val="795EB4E7"/>
    <w:rsid w:val="795ED7E7"/>
    <w:rsid w:val="797509FF"/>
    <w:rsid w:val="798606FB"/>
    <w:rsid w:val="7986A8B3"/>
    <w:rsid w:val="799ECE6F"/>
    <w:rsid w:val="79A95B02"/>
    <w:rsid w:val="79AFA058"/>
    <w:rsid w:val="79BA4C72"/>
    <w:rsid w:val="79CC3935"/>
    <w:rsid w:val="79E7C54D"/>
    <w:rsid w:val="79F3D06B"/>
    <w:rsid w:val="7A29CE6D"/>
    <w:rsid w:val="7A33490D"/>
    <w:rsid w:val="7A5504A5"/>
    <w:rsid w:val="7A597F32"/>
    <w:rsid w:val="7A616377"/>
    <w:rsid w:val="7A62CA19"/>
    <w:rsid w:val="7A74ACB7"/>
    <w:rsid w:val="7A85F778"/>
    <w:rsid w:val="7A8BD620"/>
    <w:rsid w:val="7A8D6664"/>
    <w:rsid w:val="7AA26563"/>
    <w:rsid w:val="7ABF1301"/>
    <w:rsid w:val="7AC87C7A"/>
    <w:rsid w:val="7AD5CF21"/>
    <w:rsid w:val="7AD73206"/>
    <w:rsid w:val="7AD80EBC"/>
    <w:rsid w:val="7AE046D4"/>
    <w:rsid w:val="7AEAEA8A"/>
    <w:rsid w:val="7AF5113A"/>
    <w:rsid w:val="7B05BF5B"/>
    <w:rsid w:val="7B0B485A"/>
    <w:rsid w:val="7B1335E0"/>
    <w:rsid w:val="7B31FAAB"/>
    <w:rsid w:val="7B4D8F42"/>
    <w:rsid w:val="7B60EF49"/>
    <w:rsid w:val="7B614B89"/>
    <w:rsid w:val="7B7F1B2A"/>
    <w:rsid w:val="7B9EF091"/>
    <w:rsid w:val="7BA763EB"/>
    <w:rsid w:val="7BD53D65"/>
    <w:rsid w:val="7C09A889"/>
    <w:rsid w:val="7C129E3E"/>
    <w:rsid w:val="7C250056"/>
    <w:rsid w:val="7C276F82"/>
    <w:rsid w:val="7C2AEB2D"/>
    <w:rsid w:val="7C2D8F38"/>
    <w:rsid w:val="7C3A1440"/>
    <w:rsid w:val="7C674233"/>
    <w:rsid w:val="7C6AA0FC"/>
    <w:rsid w:val="7C77F0A6"/>
    <w:rsid w:val="7C80E5E5"/>
    <w:rsid w:val="7C882B9C"/>
    <w:rsid w:val="7C8A91CE"/>
    <w:rsid w:val="7C91FF7A"/>
    <w:rsid w:val="7C9A4FCB"/>
    <w:rsid w:val="7C9AB230"/>
    <w:rsid w:val="7CAF0155"/>
    <w:rsid w:val="7CB3B356"/>
    <w:rsid w:val="7CD312BA"/>
    <w:rsid w:val="7CD66985"/>
    <w:rsid w:val="7CDE32FB"/>
    <w:rsid w:val="7CE31DCD"/>
    <w:rsid w:val="7CEE03F7"/>
    <w:rsid w:val="7D072EAD"/>
    <w:rsid w:val="7D0A1A9F"/>
    <w:rsid w:val="7D0F655A"/>
    <w:rsid w:val="7D134ABB"/>
    <w:rsid w:val="7D14EB61"/>
    <w:rsid w:val="7D1AD5C7"/>
    <w:rsid w:val="7D26A121"/>
    <w:rsid w:val="7D32D048"/>
    <w:rsid w:val="7D3B03DA"/>
    <w:rsid w:val="7D648CDD"/>
    <w:rsid w:val="7D6720AD"/>
    <w:rsid w:val="7D778553"/>
    <w:rsid w:val="7D851E44"/>
    <w:rsid w:val="7D93DC3B"/>
    <w:rsid w:val="7D94DFCF"/>
    <w:rsid w:val="7DB26B88"/>
    <w:rsid w:val="7DC42DCE"/>
    <w:rsid w:val="7DE6878E"/>
    <w:rsid w:val="7DE854E3"/>
    <w:rsid w:val="7DFD293B"/>
    <w:rsid w:val="7E044F4E"/>
    <w:rsid w:val="7E150079"/>
    <w:rsid w:val="7E22D2B3"/>
    <w:rsid w:val="7E30070E"/>
    <w:rsid w:val="7E3D7916"/>
    <w:rsid w:val="7E5E4BE2"/>
    <w:rsid w:val="7E6273C1"/>
    <w:rsid w:val="7E6A3100"/>
    <w:rsid w:val="7E7872A8"/>
    <w:rsid w:val="7E7B7C78"/>
    <w:rsid w:val="7E7D098E"/>
    <w:rsid w:val="7E8711CA"/>
    <w:rsid w:val="7ECBEDB1"/>
    <w:rsid w:val="7ECCE707"/>
    <w:rsid w:val="7ED5D61C"/>
    <w:rsid w:val="7ED87167"/>
    <w:rsid w:val="7EDA8142"/>
    <w:rsid w:val="7EE1D087"/>
    <w:rsid w:val="7EE2E9A5"/>
    <w:rsid w:val="7EE9F1C1"/>
    <w:rsid w:val="7EF0AA53"/>
    <w:rsid w:val="7EF0C2FC"/>
    <w:rsid w:val="7EF6B52A"/>
    <w:rsid w:val="7F02E348"/>
    <w:rsid w:val="7F04B099"/>
    <w:rsid w:val="7F16E0FC"/>
    <w:rsid w:val="7F36AC0F"/>
    <w:rsid w:val="7F3EB83A"/>
    <w:rsid w:val="7F406616"/>
    <w:rsid w:val="7F454D45"/>
    <w:rsid w:val="7F5C1CC1"/>
    <w:rsid w:val="7F6D8CD9"/>
    <w:rsid w:val="7F719028"/>
    <w:rsid w:val="7F818E18"/>
    <w:rsid w:val="7FABBDF6"/>
    <w:rsid w:val="7FB3A2F9"/>
    <w:rsid w:val="7FB69E3C"/>
    <w:rsid w:val="7FBB5AD6"/>
    <w:rsid w:val="7FC7EA14"/>
    <w:rsid w:val="7FCC18CD"/>
    <w:rsid w:val="7FD0C574"/>
    <w:rsid w:val="7FFAD001"/>
    <w:rsid w:val="7FFD52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17E8F"/>
  <w15:docId w15:val="{F3615DE3-6C21-4166-A8B1-C417B4F4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0F6997"/>
    <w:pPr>
      <w:spacing w:after="0"/>
      <w:jc w:val="both"/>
    </w:pPr>
    <w:rPr>
      <w:sz w:val="24"/>
    </w:rPr>
  </w:style>
  <w:style w:type="paragraph" w:styleId="Heading1">
    <w:name w:val="heading 1"/>
    <w:basedOn w:val="Normal"/>
    <w:next w:val="Heading2"/>
    <w:link w:val="Heading1Char"/>
    <w:uiPriority w:val="9"/>
    <w:qFormat/>
    <w:rsid w:val="091861C1"/>
    <w:pPr>
      <w:keepNext/>
      <w:numPr>
        <w:numId w:val="1"/>
      </w:numPr>
      <w:spacing w:after="480" w:line="0" w:lineRule="atLeast"/>
      <w:jc w:val="left"/>
      <w:outlineLvl w:val="0"/>
    </w:pPr>
    <w:rPr>
      <w:rFonts w:eastAsiaTheme="majorEastAsia" w:cstheme="majorBidi"/>
      <w:b/>
      <w:bCs/>
      <w:i/>
      <w:iCs/>
      <w:sz w:val="48"/>
      <w:szCs w:val="48"/>
      <w:lang w:val="en-US"/>
    </w:rPr>
  </w:style>
  <w:style w:type="paragraph" w:styleId="Heading2">
    <w:name w:val="heading 2"/>
    <w:basedOn w:val="Normal"/>
    <w:next w:val="BodyText"/>
    <w:link w:val="Heading2Char"/>
    <w:uiPriority w:val="9"/>
    <w:unhideWhenUsed/>
    <w:qFormat/>
    <w:rsid w:val="091861C1"/>
    <w:pPr>
      <w:keepNext/>
      <w:numPr>
        <w:ilvl w:val="1"/>
        <w:numId w:val="1"/>
      </w:numPr>
      <w:spacing w:after="240"/>
      <w:jc w:val="left"/>
      <w:outlineLvl w:val="1"/>
    </w:pPr>
    <w:rPr>
      <w:rFonts w:eastAsiaTheme="majorEastAsia" w:cstheme="majorBidi"/>
      <w:b/>
      <w:bCs/>
      <w:i/>
      <w:iCs/>
      <w:color w:val="4F81BD" w:themeColor="accent1"/>
      <w:sz w:val="32"/>
      <w:szCs w:val="32"/>
      <w:lang w:val="en-US"/>
    </w:rPr>
  </w:style>
  <w:style w:type="paragraph" w:styleId="Heading3">
    <w:name w:val="heading 3"/>
    <w:basedOn w:val="Normal"/>
    <w:next w:val="BodyText"/>
    <w:link w:val="Heading3Char"/>
    <w:uiPriority w:val="9"/>
    <w:unhideWhenUsed/>
    <w:qFormat/>
    <w:rsid w:val="091861C1"/>
    <w:pPr>
      <w:keepNext/>
      <w:numPr>
        <w:ilvl w:val="2"/>
        <w:numId w:val="1"/>
      </w:numPr>
      <w:spacing w:after="240"/>
      <w:ind w:left="777"/>
      <w:jc w:val="left"/>
      <w:outlineLvl w:val="2"/>
    </w:pPr>
    <w:rPr>
      <w:rFonts w:eastAsiaTheme="majorEastAsia" w:cstheme="majorBidi"/>
      <w:b/>
      <w:bCs/>
      <w:i/>
      <w:iCs/>
      <w:color w:val="4F81BD" w:themeColor="accent1"/>
      <w:sz w:val="28"/>
      <w:szCs w:val="28"/>
      <w:lang w:val="en-US"/>
    </w:rPr>
  </w:style>
  <w:style w:type="paragraph" w:styleId="Heading4">
    <w:name w:val="heading 4"/>
    <w:basedOn w:val="Normal"/>
    <w:next w:val="BodyText"/>
    <w:link w:val="Heading4Char"/>
    <w:uiPriority w:val="9"/>
    <w:unhideWhenUsed/>
    <w:qFormat/>
    <w:rsid w:val="091861C1"/>
    <w:pPr>
      <w:keepNext/>
      <w:numPr>
        <w:ilvl w:val="3"/>
        <w:numId w:val="1"/>
      </w:numPr>
      <w:spacing w:after="240"/>
      <w:jc w:val="left"/>
      <w:outlineLvl w:val="3"/>
    </w:pPr>
    <w:rPr>
      <w:rFonts w:eastAsiaTheme="majorEastAsia" w:cstheme="majorBidi"/>
      <w:i/>
      <w:iCs/>
      <w:color w:val="4F81BD" w:themeColor="accent1"/>
      <w:sz w:val="28"/>
      <w:szCs w:val="28"/>
      <w:lang w:val="en-US"/>
    </w:rPr>
  </w:style>
  <w:style w:type="paragraph" w:styleId="Heading5">
    <w:name w:val="heading 5"/>
    <w:basedOn w:val="Normal"/>
    <w:next w:val="BodyText"/>
    <w:link w:val="Heading5Char"/>
    <w:uiPriority w:val="9"/>
    <w:unhideWhenUsed/>
    <w:qFormat/>
    <w:rsid w:val="091861C1"/>
    <w:pPr>
      <w:keepNext/>
      <w:numPr>
        <w:ilvl w:val="4"/>
        <w:numId w:val="1"/>
      </w:numPr>
      <w:spacing w:after="240"/>
      <w:jc w:val="left"/>
      <w:outlineLvl w:val="4"/>
    </w:pPr>
    <w:rPr>
      <w:rFonts w:eastAsiaTheme="majorEastAsia" w:cstheme="majorBidi"/>
      <w:i/>
      <w:iCs/>
      <w:color w:val="1F497D" w:themeColor="text2"/>
      <w:szCs w:val="24"/>
      <w:lang w:val="en-US"/>
    </w:rPr>
  </w:style>
  <w:style w:type="paragraph" w:styleId="Heading6">
    <w:name w:val="heading 6"/>
    <w:basedOn w:val="Normal"/>
    <w:next w:val="Normal"/>
    <w:link w:val="Heading6Char"/>
    <w:uiPriority w:val="9"/>
    <w:unhideWhenUsed/>
    <w:qFormat/>
    <w:rsid w:val="002522A3"/>
    <w:pPr>
      <w:keepNext/>
      <w:spacing w:before="40"/>
      <w:outlineLvl w:val="5"/>
    </w:pPr>
    <w:rPr>
      <w:rFonts w:asciiTheme="majorHAnsi" w:eastAsiaTheme="majorEastAsia" w:hAnsiTheme="majorHAnsi" w:cstheme="majorBidi"/>
      <w:color w:val="243F60"/>
      <w:szCs w:val="24"/>
    </w:rPr>
  </w:style>
  <w:style w:type="paragraph" w:styleId="Heading7">
    <w:name w:val="heading 7"/>
    <w:basedOn w:val="Normal"/>
    <w:next w:val="Normal"/>
    <w:link w:val="Heading7Char"/>
    <w:uiPriority w:val="9"/>
    <w:unhideWhenUsed/>
    <w:qFormat/>
    <w:rsid w:val="002522A3"/>
    <w:pPr>
      <w:keepNext/>
      <w:spacing w:before="40"/>
      <w:outlineLvl w:val="6"/>
    </w:pPr>
    <w:rPr>
      <w:rFonts w:asciiTheme="majorHAnsi" w:eastAsiaTheme="majorEastAsia" w:hAnsiTheme="majorHAnsi" w:cstheme="majorBidi"/>
      <w:i/>
      <w:iCs/>
      <w:color w:val="243F60"/>
      <w:szCs w:val="24"/>
    </w:rPr>
  </w:style>
  <w:style w:type="paragraph" w:styleId="Heading8">
    <w:name w:val="heading 8"/>
    <w:basedOn w:val="Normal"/>
    <w:next w:val="Normal"/>
    <w:link w:val="Heading8Char"/>
    <w:uiPriority w:val="9"/>
    <w:unhideWhenUsed/>
    <w:qFormat/>
    <w:rsid w:val="002522A3"/>
    <w:pPr>
      <w:keepNext/>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02522A3"/>
    <w:pPr>
      <w:keepNext/>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wed">
    <w:name w:val="Swed"/>
    <w:basedOn w:val="TableProfessional"/>
    <w:rsid w:val="00C539B2"/>
    <w:pPr>
      <w:spacing w:after="0" w:line="240" w:lineRule="auto"/>
    </w:pPr>
    <w:rPr>
      <w:rFonts w:ascii="Swedbank Sans Regular" w:eastAsia="Times New Roman" w:hAnsi="Swedbank Sans Regular" w:cs="Times New Roman"/>
      <w:sz w:val="18"/>
      <w:szCs w:val="20"/>
      <w:lang w:val="en-US" w:eastAsia="lt-LT"/>
    </w:rPr>
    <w:tblPr>
      <w:tblBorders>
        <w:top w:val="single" w:sz="2" w:space="0" w:color="FF6600"/>
        <w:left w:val="none" w:sz="0" w:space="0" w:color="auto"/>
        <w:bottom w:val="single" w:sz="2" w:space="0" w:color="FF6600"/>
        <w:right w:val="none" w:sz="0" w:space="0" w:color="auto"/>
        <w:insideH w:val="single" w:sz="2" w:space="0" w:color="FF6600"/>
        <w:insideV w:val="none" w:sz="0" w:space="0" w:color="auto"/>
      </w:tblBorders>
    </w:tblPr>
    <w:tcPr>
      <w:shd w:val="clear" w:color="auto" w:fill="FFE0CC"/>
    </w:tcPr>
    <w:tblStylePr w:type="firstRow">
      <w:rPr>
        <w:rFonts w:ascii="Aptos Display" w:hAnsi="Aptos Display"/>
        <w:b/>
        <w:bCs/>
        <w:color w:val="auto"/>
        <w:sz w:val="22"/>
      </w:rPr>
      <w:tblPr/>
      <w:tcPr>
        <w:tcBorders>
          <w:tl2br w:val="none" w:sz="0" w:space="0" w:color="auto"/>
          <w:tr2bl w:val="none" w:sz="0" w:space="0" w:color="auto"/>
        </w:tcBorders>
        <w:shd w:val="clear" w:color="auto" w:fill="FFFFFF" w:themeFill="background1"/>
      </w:tcPr>
    </w:tblStylePr>
  </w:style>
  <w:style w:type="table" w:styleId="TableProfessional">
    <w:name w:val="Table Professional"/>
    <w:basedOn w:val="TableNormal"/>
    <w:uiPriority w:val="99"/>
    <w:semiHidden/>
    <w:unhideWhenUsed/>
    <w:rsid w:val="00C539B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wedtable">
    <w:name w:val="Swed table"/>
    <w:basedOn w:val="TableNormal"/>
    <w:rsid w:val="00E76AF2"/>
    <w:pPr>
      <w:spacing w:before="60" w:after="60" w:line="240" w:lineRule="auto"/>
    </w:pPr>
    <w:rPr>
      <w:rFonts w:ascii="Swedbank Sans Regular" w:eastAsia="Times New Roman" w:hAnsi="Swedbank Sans Regular" w:cs="Times New Roman"/>
      <w:sz w:val="18"/>
      <w:szCs w:val="20"/>
      <w:lang w:eastAsia="lt-LT"/>
    </w:rPr>
    <w:tblPr>
      <w:tblBorders>
        <w:insideH w:val="single" w:sz="4" w:space="0" w:color="919191"/>
      </w:tblBorders>
    </w:tblPr>
    <w:tcPr>
      <w:shd w:val="clear" w:color="auto" w:fill="auto"/>
      <w:vAlign w:val="center"/>
    </w:tcPr>
    <w:tblStylePr w:type="firstRow">
      <w:rPr>
        <w:rFonts w:ascii="Dubai Medium" w:hAnsi="Dubai Medium"/>
        <w:sz w:val="22"/>
      </w:rPr>
      <w:tblPr/>
      <w:tcPr>
        <w:tcBorders>
          <w:top w:val="single" w:sz="4" w:space="0" w:color="FF6600"/>
          <w:bottom w:val="nil"/>
        </w:tcBorders>
        <w:shd w:val="clear" w:color="auto" w:fill="auto"/>
      </w:tcPr>
    </w:tblStylePr>
  </w:style>
  <w:style w:type="paragraph" w:styleId="BalloonText">
    <w:name w:val="Balloon Text"/>
    <w:basedOn w:val="Normal"/>
    <w:link w:val="BalloonTextChar"/>
    <w:uiPriority w:val="99"/>
    <w:semiHidden/>
    <w:unhideWhenUsed/>
    <w:rsid w:val="091861C1"/>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7706D3"/>
    <w:rPr>
      <w:rFonts w:ascii="Tahoma" w:eastAsiaTheme="minorEastAsia" w:hAnsi="Tahoma" w:cs="Tahoma"/>
      <w:sz w:val="16"/>
      <w:szCs w:val="16"/>
    </w:rPr>
  </w:style>
  <w:style w:type="paragraph" w:styleId="Header">
    <w:name w:val="header"/>
    <w:basedOn w:val="Normal"/>
    <w:link w:val="HeaderChar"/>
    <w:uiPriority w:val="99"/>
    <w:unhideWhenUsed/>
    <w:rsid w:val="091861C1"/>
    <w:pPr>
      <w:tabs>
        <w:tab w:val="center" w:pos="4819"/>
        <w:tab w:val="right" w:pos="9638"/>
      </w:tabs>
    </w:pPr>
    <w:rPr>
      <w:szCs w:val="24"/>
    </w:rPr>
  </w:style>
  <w:style w:type="character" w:customStyle="1" w:styleId="HeaderChar">
    <w:name w:val="Header Char"/>
    <w:basedOn w:val="DefaultParagraphFont"/>
    <w:link w:val="Header"/>
    <w:uiPriority w:val="99"/>
    <w:rsid w:val="00CF43EA"/>
    <w:rPr>
      <w:sz w:val="24"/>
      <w:szCs w:val="24"/>
    </w:rPr>
  </w:style>
  <w:style w:type="paragraph" w:styleId="Footer">
    <w:name w:val="footer"/>
    <w:basedOn w:val="Normal"/>
    <w:link w:val="FooterChar"/>
    <w:uiPriority w:val="99"/>
    <w:unhideWhenUsed/>
    <w:rsid w:val="091861C1"/>
    <w:pPr>
      <w:tabs>
        <w:tab w:val="center" w:pos="4819"/>
        <w:tab w:val="right" w:pos="9638"/>
      </w:tabs>
    </w:pPr>
    <w:rPr>
      <w:szCs w:val="24"/>
    </w:rPr>
  </w:style>
  <w:style w:type="character" w:customStyle="1" w:styleId="FooterChar">
    <w:name w:val="Footer Char"/>
    <w:basedOn w:val="DefaultParagraphFont"/>
    <w:link w:val="Footer"/>
    <w:uiPriority w:val="99"/>
    <w:rsid w:val="00CF43EA"/>
    <w:rPr>
      <w:sz w:val="24"/>
      <w:szCs w:val="24"/>
    </w:rPr>
  </w:style>
  <w:style w:type="paragraph" w:customStyle="1" w:styleId="Antrat1">
    <w:name w:val="Antraštė1"/>
    <w:basedOn w:val="Normal"/>
    <w:uiPriority w:val="1"/>
    <w:qFormat/>
    <w:rsid w:val="091861C1"/>
    <w:pPr>
      <w:jc w:val="center"/>
    </w:pPr>
    <w:rPr>
      <w:caps/>
      <w:color w:val="EC6602"/>
      <w:sz w:val="44"/>
      <w:szCs w:val="44"/>
    </w:rPr>
  </w:style>
  <w:style w:type="character" w:styleId="PlaceholderText">
    <w:name w:val="Placeholder Text"/>
    <w:basedOn w:val="DefaultParagraphFont"/>
    <w:uiPriority w:val="99"/>
    <w:semiHidden/>
    <w:rsid w:val="003534A9"/>
    <w:rPr>
      <w:color w:val="808080"/>
    </w:rPr>
  </w:style>
  <w:style w:type="paragraph" w:customStyle="1" w:styleId="Antrat21">
    <w:name w:val="Antraštė 21"/>
    <w:basedOn w:val="Normal"/>
    <w:uiPriority w:val="1"/>
    <w:qFormat/>
    <w:rsid w:val="091861C1"/>
    <w:rPr>
      <w:rFonts w:eastAsiaTheme="minorEastAsia"/>
      <w:b/>
      <w:bCs/>
      <w:caps/>
      <w:sz w:val="28"/>
      <w:szCs w:val="28"/>
    </w:rPr>
  </w:style>
  <w:style w:type="paragraph" w:customStyle="1" w:styleId="BodyText1">
    <w:name w:val="Body Text1"/>
    <w:rsid w:val="00CF2931"/>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uiPriority w:val="99"/>
    <w:unhideWhenUsed/>
    <w:rsid w:val="00636A4F"/>
    <w:rPr>
      <w:color w:val="0000FF" w:themeColor="hyperlink"/>
      <w:u w:val="single"/>
    </w:rPr>
  </w:style>
  <w:style w:type="table" w:styleId="TableGrid">
    <w:name w:val="Table Grid"/>
    <w:basedOn w:val="TableNormal"/>
    <w:uiPriority w:val="39"/>
    <w:rsid w:val="00BD2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List Paragraph Red,Buletai,List Paragraph21,lp1,Bullet 1,Use Case List Paragraph,List Paragraph111,Paragraph,List not in Table,List Paragr1,Numbered List,Lentele"/>
    <w:basedOn w:val="Normal"/>
    <w:link w:val="ListParagraphChar"/>
    <w:uiPriority w:val="34"/>
    <w:qFormat/>
    <w:rsid w:val="00025007"/>
    <w:pPr>
      <w:spacing w:after="200"/>
      <w:ind w:left="720"/>
      <w:contextualSpacing/>
      <w:jc w:val="left"/>
    </w:pPr>
    <w:rPr>
      <w:sz w:val="22"/>
    </w:r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basedOn w:val="DefaultParagraphFont"/>
    <w:link w:val="ListParagraph"/>
    <w:uiPriority w:val="34"/>
    <w:qFormat/>
    <w:rsid w:val="00025007"/>
  </w:style>
  <w:style w:type="paragraph" w:styleId="BodyText">
    <w:name w:val="Body Text"/>
    <w:basedOn w:val="Normal"/>
    <w:link w:val="BodyTextChar"/>
    <w:uiPriority w:val="99"/>
    <w:unhideWhenUsed/>
    <w:qFormat/>
    <w:rsid w:val="00AC3200"/>
    <w:pPr>
      <w:spacing w:after="200"/>
      <w:jc w:val="left"/>
    </w:pPr>
    <w:rPr>
      <w:rFonts w:eastAsiaTheme="minorEastAsia"/>
      <w:sz w:val="20"/>
      <w:lang w:val="en-US"/>
    </w:rPr>
  </w:style>
  <w:style w:type="character" w:customStyle="1" w:styleId="BodyTextChar">
    <w:name w:val="Body Text Char"/>
    <w:basedOn w:val="DefaultParagraphFont"/>
    <w:link w:val="BodyText"/>
    <w:uiPriority w:val="99"/>
    <w:rsid w:val="00AC3200"/>
    <w:rPr>
      <w:rFonts w:eastAsiaTheme="minorEastAsia"/>
      <w:sz w:val="20"/>
      <w:lang w:val="en-US"/>
    </w:rPr>
  </w:style>
  <w:style w:type="paragraph" w:styleId="CommentText">
    <w:name w:val="annotation text"/>
    <w:basedOn w:val="Normal"/>
    <w:link w:val="CommentTextChar"/>
    <w:uiPriority w:val="99"/>
    <w:unhideWhenUsed/>
    <w:rsid w:val="091861C1"/>
    <w:pPr>
      <w:spacing w:after="200"/>
      <w:jc w:val="left"/>
    </w:pPr>
    <w:rPr>
      <w:rFonts w:eastAsiaTheme="minorEastAsia"/>
      <w:sz w:val="20"/>
      <w:szCs w:val="20"/>
      <w:lang w:val="en-US"/>
    </w:rPr>
  </w:style>
  <w:style w:type="character" w:customStyle="1" w:styleId="CommentTextChar">
    <w:name w:val="Comment Text Char"/>
    <w:basedOn w:val="DefaultParagraphFont"/>
    <w:link w:val="CommentText"/>
    <w:uiPriority w:val="99"/>
    <w:rsid w:val="00AC3200"/>
    <w:rPr>
      <w:rFonts w:eastAsiaTheme="minorEastAsia"/>
      <w:sz w:val="20"/>
      <w:szCs w:val="20"/>
      <w:lang w:val="en-US"/>
    </w:rPr>
  </w:style>
  <w:style w:type="character" w:styleId="CommentReference">
    <w:name w:val="annotation reference"/>
    <w:basedOn w:val="DefaultParagraphFont"/>
    <w:uiPriority w:val="99"/>
    <w:unhideWhenUsed/>
    <w:rsid w:val="00AC3200"/>
    <w:rPr>
      <w:color w:val="000000" w:themeColor="text1"/>
      <w:sz w:val="16"/>
      <w:szCs w:val="16"/>
    </w:rPr>
  </w:style>
  <w:style w:type="paragraph" w:customStyle="1" w:styleId="Default">
    <w:name w:val="Default"/>
    <w:rsid w:val="002216A3"/>
    <w:pPr>
      <w:autoSpaceDE w:val="0"/>
      <w:autoSpaceDN w:val="0"/>
      <w:adjustRightInd w:val="0"/>
      <w:spacing w:after="0" w:line="240" w:lineRule="auto"/>
    </w:pPr>
    <w:rPr>
      <w:rFonts w:ascii="EUAlbertina" w:hAnsi="EUAlbertina" w:cs="EUAlbertina"/>
      <w:color w:val="000000"/>
      <w:sz w:val="24"/>
      <w:szCs w:val="24"/>
    </w:rPr>
  </w:style>
  <w:style w:type="character" w:customStyle="1" w:styleId="Heading1Char">
    <w:name w:val="Heading 1 Char"/>
    <w:basedOn w:val="DefaultParagraphFont"/>
    <w:link w:val="Heading1"/>
    <w:uiPriority w:val="9"/>
    <w:rsid w:val="00125831"/>
    <w:rPr>
      <w:rFonts w:eastAsiaTheme="majorEastAsia" w:cstheme="majorBidi"/>
      <w:b/>
      <w:bCs/>
      <w:i/>
      <w:iCs/>
      <w:sz w:val="48"/>
      <w:szCs w:val="48"/>
      <w:lang w:val="en-US"/>
    </w:rPr>
  </w:style>
  <w:style w:type="character" w:customStyle="1" w:styleId="Heading2Char">
    <w:name w:val="Heading 2 Char"/>
    <w:basedOn w:val="DefaultParagraphFont"/>
    <w:link w:val="Heading2"/>
    <w:uiPriority w:val="9"/>
    <w:rsid w:val="00125831"/>
    <w:rPr>
      <w:rFonts w:eastAsiaTheme="majorEastAsia" w:cstheme="majorBidi"/>
      <w:b/>
      <w:bCs/>
      <w:i/>
      <w:iCs/>
      <w:color w:val="4F81BD" w:themeColor="accent1"/>
      <w:sz w:val="32"/>
      <w:szCs w:val="32"/>
      <w:lang w:val="en-US"/>
    </w:rPr>
  </w:style>
  <w:style w:type="character" w:customStyle="1" w:styleId="Heading3Char">
    <w:name w:val="Heading 3 Char"/>
    <w:basedOn w:val="DefaultParagraphFont"/>
    <w:link w:val="Heading3"/>
    <w:uiPriority w:val="9"/>
    <w:rsid w:val="00125831"/>
    <w:rPr>
      <w:rFonts w:eastAsiaTheme="majorEastAsia" w:cstheme="majorBidi"/>
      <w:b/>
      <w:bCs/>
      <w:i/>
      <w:iCs/>
      <w:color w:val="4F81BD" w:themeColor="accent1"/>
      <w:sz w:val="28"/>
      <w:szCs w:val="28"/>
      <w:lang w:val="en-US"/>
    </w:rPr>
  </w:style>
  <w:style w:type="character" w:customStyle="1" w:styleId="Heading4Char">
    <w:name w:val="Heading 4 Char"/>
    <w:basedOn w:val="DefaultParagraphFont"/>
    <w:link w:val="Heading4"/>
    <w:uiPriority w:val="9"/>
    <w:rsid w:val="00125831"/>
    <w:rPr>
      <w:rFonts w:eastAsiaTheme="majorEastAsia" w:cstheme="majorBidi"/>
      <w:i/>
      <w:iCs/>
      <w:color w:val="4F81BD" w:themeColor="accent1"/>
      <w:sz w:val="28"/>
      <w:szCs w:val="28"/>
      <w:lang w:val="en-US"/>
    </w:rPr>
  </w:style>
  <w:style w:type="character" w:customStyle="1" w:styleId="Heading5Char">
    <w:name w:val="Heading 5 Char"/>
    <w:basedOn w:val="DefaultParagraphFont"/>
    <w:link w:val="Heading5"/>
    <w:uiPriority w:val="9"/>
    <w:rsid w:val="00125831"/>
    <w:rPr>
      <w:rFonts w:eastAsiaTheme="majorEastAsia" w:cstheme="majorBidi"/>
      <w:i/>
      <w:iCs/>
      <w:color w:val="1F497D" w:themeColor="text2"/>
      <w:sz w:val="24"/>
      <w:szCs w:val="24"/>
      <w:lang w:val="en-US"/>
    </w:rPr>
  </w:style>
  <w:style w:type="paragraph" w:styleId="CommentSubject">
    <w:name w:val="annotation subject"/>
    <w:basedOn w:val="CommentText"/>
    <w:next w:val="CommentText"/>
    <w:link w:val="CommentSubjectChar"/>
    <w:uiPriority w:val="99"/>
    <w:semiHidden/>
    <w:unhideWhenUsed/>
    <w:rsid w:val="091861C1"/>
    <w:pPr>
      <w:spacing w:after="0"/>
      <w:jc w:val="both"/>
    </w:pPr>
    <w:rPr>
      <w:b/>
      <w:bCs/>
      <w:lang w:val="lt-LT"/>
    </w:rPr>
  </w:style>
  <w:style w:type="character" w:customStyle="1" w:styleId="CommentSubjectChar">
    <w:name w:val="Comment Subject Char"/>
    <w:basedOn w:val="CommentTextChar"/>
    <w:link w:val="CommentSubject"/>
    <w:uiPriority w:val="99"/>
    <w:semiHidden/>
    <w:rsid w:val="008A29AD"/>
    <w:rPr>
      <w:rFonts w:eastAsiaTheme="minorEastAsia"/>
      <w:b/>
      <w:bCs/>
      <w:sz w:val="20"/>
      <w:szCs w:val="20"/>
      <w:lang w:val="en-US"/>
    </w:rPr>
  </w:style>
  <w:style w:type="paragraph" w:styleId="NormalWeb">
    <w:name w:val="Normal (Web)"/>
    <w:basedOn w:val="Normal"/>
    <w:uiPriority w:val="99"/>
    <w:unhideWhenUsed/>
    <w:rsid w:val="091861C1"/>
    <w:pPr>
      <w:spacing w:after="200"/>
      <w:jc w:val="left"/>
    </w:pPr>
    <w:rPr>
      <w:rFonts w:ascii="Times New Roman" w:eastAsiaTheme="minorEastAsia" w:hAnsi="Times New Roman" w:cs="Times New Roman"/>
      <w:szCs w:val="24"/>
      <w:lang w:val="en-US"/>
    </w:rPr>
  </w:style>
  <w:style w:type="paragraph" w:styleId="Revision">
    <w:name w:val="Revision"/>
    <w:hidden/>
    <w:uiPriority w:val="99"/>
    <w:semiHidden/>
    <w:rsid w:val="00605C4E"/>
    <w:pPr>
      <w:spacing w:after="0" w:line="240" w:lineRule="auto"/>
    </w:pPr>
    <w:rPr>
      <w:sz w:val="24"/>
    </w:rPr>
  </w:style>
  <w:style w:type="paragraph" w:customStyle="1" w:styleId="CM1">
    <w:name w:val="CM1"/>
    <w:basedOn w:val="Default"/>
    <w:next w:val="Default"/>
    <w:uiPriority w:val="99"/>
    <w:rsid w:val="004F685A"/>
    <w:rPr>
      <w:rFonts w:cstheme="minorBidi"/>
      <w:color w:val="auto"/>
    </w:rPr>
  </w:style>
  <w:style w:type="paragraph" w:customStyle="1" w:styleId="CM3">
    <w:name w:val="CM3"/>
    <w:basedOn w:val="Default"/>
    <w:next w:val="Default"/>
    <w:uiPriority w:val="99"/>
    <w:rsid w:val="004F685A"/>
    <w:rPr>
      <w:rFonts w:cstheme="minorBidi"/>
      <w:color w:val="auto"/>
    </w:rPr>
  </w:style>
  <w:style w:type="character" w:styleId="FollowedHyperlink">
    <w:name w:val="FollowedHyperlink"/>
    <w:basedOn w:val="DefaultParagraphFont"/>
    <w:uiPriority w:val="99"/>
    <w:semiHidden/>
    <w:unhideWhenUsed/>
    <w:rsid w:val="00522C28"/>
    <w:rPr>
      <w:color w:val="800080" w:themeColor="followedHyperlink"/>
      <w:u w:val="single"/>
    </w:rPr>
  </w:style>
  <w:style w:type="character" w:customStyle="1" w:styleId="UnresolvedMention1">
    <w:name w:val="Unresolved Mention1"/>
    <w:basedOn w:val="DefaultParagraphFont"/>
    <w:uiPriority w:val="99"/>
    <w:semiHidden/>
    <w:unhideWhenUsed/>
    <w:rsid w:val="009044A6"/>
    <w:rPr>
      <w:color w:val="605E5C"/>
      <w:shd w:val="clear" w:color="auto" w:fill="E1DFDD"/>
    </w:rPr>
  </w:style>
  <w:style w:type="paragraph" w:customStyle="1" w:styleId="HeaderFooter">
    <w:name w:val="Header &amp; Footer"/>
    <w:rsid w:val="001B249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character" w:styleId="UnresolvedMention">
    <w:name w:val="Unresolved Mention"/>
    <w:basedOn w:val="DefaultParagraphFont"/>
    <w:uiPriority w:val="99"/>
    <w:unhideWhenUsed/>
    <w:rsid w:val="00771DF1"/>
    <w:rPr>
      <w:color w:val="605E5C"/>
      <w:shd w:val="clear" w:color="auto" w:fill="E1DFDD"/>
    </w:rPr>
  </w:style>
  <w:style w:type="paragraph" w:styleId="FootnoteText">
    <w:name w:val="footnote text"/>
    <w:basedOn w:val="Normal"/>
    <w:link w:val="FootnoteTextChar"/>
    <w:uiPriority w:val="99"/>
    <w:semiHidden/>
    <w:unhideWhenUsed/>
    <w:rsid w:val="091861C1"/>
    <w:rPr>
      <w:sz w:val="20"/>
      <w:szCs w:val="20"/>
    </w:rPr>
  </w:style>
  <w:style w:type="character" w:customStyle="1" w:styleId="FootnoteTextChar">
    <w:name w:val="Footnote Text Char"/>
    <w:basedOn w:val="DefaultParagraphFont"/>
    <w:link w:val="FootnoteText"/>
    <w:uiPriority w:val="99"/>
    <w:semiHidden/>
    <w:rsid w:val="00084C99"/>
    <w:rPr>
      <w:sz w:val="20"/>
      <w:szCs w:val="20"/>
    </w:rPr>
  </w:style>
  <w:style w:type="character" w:styleId="FootnoteReference">
    <w:name w:val="footnote reference"/>
    <w:aliases w:val="fr"/>
    <w:basedOn w:val="DefaultParagraphFont"/>
    <w:unhideWhenUsed/>
    <w:rsid w:val="00084C99"/>
    <w:rPr>
      <w:vertAlign w:val="superscript"/>
    </w:rPr>
  </w:style>
  <w:style w:type="table" w:customStyle="1" w:styleId="TableGrid1">
    <w:name w:val="Table Grid1"/>
    <w:basedOn w:val="TableNormal"/>
    <w:next w:val="TableGrid"/>
    <w:uiPriority w:val="39"/>
    <w:rsid w:val="00084C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344FC3"/>
    <w:rPr>
      <w:rFonts w:ascii="Segoe UI" w:hAnsi="Segoe UI" w:cs="Segoe UI" w:hint="default"/>
      <w:sz w:val="18"/>
      <w:szCs w:val="18"/>
      <w:shd w:val="clear" w:color="auto" w:fill="FFFF00"/>
    </w:rPr>
  </w:style>
  <w:style w:type="character" w:customStyle="1" w:styleId="cf11">
    <w:name w:val="cf11"/>
    <w:basedOn w:val="DefaultParagraphFont"/>
    <w:rsid w:val="00F40263"/>
    <w:rPr>
      <w:rFonts w:ascii="Segoe UI" w:hAnsi="Segoe UI" w:cs="Segoe UI" w:hint="default"/>
      <w:b/>
      <w:bCs/>
      <w:sz w:val="18"/>
      <w:szCs w:val="18"/>
    </w:rPr>
  </w:style>
  <w:style w:type="paragraph" w:customStyle="1" w:styleId="TableParagraph">
    <w:name w:val="Table Paragraph"/>
    <w:basedOn w:val="Normal"/>
    <w:uiPriority w:val="1"/>
    <w:qFormat/>
    <w:rsid w:val="091861C1"/>
    <w:pPr>
      <w:widowControl w:val="0"/>
      <w:jc w:val="left"/>
    </w:pPr>
    <w:rPr>
      <w:rFonts w:ascii="Calibri" w:eastAsia="Calibri" w:hAnsi="Calibri" w:cs="Calibri"/>
      <w:sz w:val="22"/>
    </w:rPr>
  </w:style>
  <w:style w:type="character" w:styleId="Mention">
    <w:name w:val="Mention"/>
    <w:basedOn w:val="DefaultParagraphFont"/>
    <w:uiPriority w:val="99"/>
    <w:unhideWhenUsed/>
    <w:rPr>
      <w:color w:val="2B579A"/>
      <w:shd w:val="clear" w:color="auto" w:fill="E6E6E6"/>
    </w:rPr>
  </w:style>
  <w:style w:type="character" w:customStyle="1" w:styleId="Heading6Char">
    <w:name w:val="Heading 6 Char"/>
    <w:basedOn w:val="DefaultParagraphFont"/>
    <w:link w:val="Heading6"/>
    <w:uiPriority w:val="9"/>
    <w:rsid w:val="002522A3"/>
    <w:rPr>
      <w:rFonts w:asciiTheme="majorHAnsi" w:eastAsiaTheme="majorEastAsia" w:hAnsiTheme="majorHAnsi" w:cstheme="majorBidi"/>
      <w:color w:val="243F60"/>
      <w:sz w:val="24"/>
      <w:szCs w:val="24"/>
    </w:rPr>
  </w:style>
  <w:style w:type="character" w:customStyle="1" w:styleId="Heading7Char">
    <w:name w:val="Heading 7 Char"/>
    <w:basedOn w:val="DefaultParagraphFont"/>
    <w:link w:val="Heading7"/>
    <w:uiPriority w:val="9"/>
    <w:rsid w:val="002522A3"/>
    <w:rPr>
      <w:rFonts w:asciiTheme="majorHAnsi" w:eastAsiaTheme="majorEastAsia" w:hAnsiTheme="majorHAnsi" w:cstheme="majorBidi"/>
      <w:i/>
      <w:iCs/>
      <w:color w:val="243F60"/>
      <w:sz w:val="24"/>
      <w:szCs w:val="24"/>
    </w:rPr>
  </w:style>
  <w:style w:type="character" w:customStyle="1" w:styleId="Heading8Char">
    <w:name w:val="Heading 8 Char"/>
    <w:basedOn w:val="DefaultParagraphFont"/>
    <w:link w:val="Heading8"/>
    <w:uiPriority w:val="9"/>
    <w:rsid w:val="002522A3"/>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2522A3"/>
    <w:rPr>
      <w:rFonts w:asciiTheme="majorHAnsi" w:eastAsiaTheme="majorEastAsia" w:hAnsiTheme="majorHAnsi" w:cstheme="majorBidi"/>
      <w:i/>
      <w:iCs/>
      <w:color w:val="272727"/>
      <w:sz w:val="21"/>
      <w:szCs w:val="21"/>
    </w:rPr>
  </w:style>
  <w:style w:type="paragraph" w:styleId="Title">
    <w:name w:val="Title"/>
    <w:basedOn w:val="Normal"/>
    <w:next w:val="Normal"/>
    <w:link w:val="TitleChar"/>
    <w:uiPriority w:val="10"/>
    <w:qFormat/>
    <w:rsid w:val="002522A3"/>
    <w:pPr>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2522A3"/>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2522A3"/>
    <w:rPr>
      <w:rFonts w:eastAsiaTheme="minorEastAsia"/>
      <w:color w:val="5A5A5A"/>
      <w:szCs w:val="24"/>
    </w:rPr>
  </w:style>
  <w:style w:type="character" w:customStyle="1" w:styleId="SubtitleChar">
    <w:name w:val="Subtitle Char"/>
    <w:basedOn w:val="DefaultParagraphFont"/>
    <w:link w:val="Subtitle"/>
    <w:uiPriority w:val="11"/>
    <w:rsid w:val="002522A3"/>
    <w:rPr>
      <w:rFonts w:eastAsiaTheme="minorEastAsia"/>
      <w:color w:val="5A5A5A"/>
      <w:sz w:val="24"/>
      <w:szCs w:val="24"/>
    </w:rPr>
  </w:style>
  <w:style w:type="paragraph" w:styleId="Quote">
    <w:name w:val="Quote"/>
    <w:basedOn w:val="Normal"/>
    <w:next w:val="Normal"/>
    <w:link w:val="QuoteChar"/>
    <w:uiPriority w:val="29"/>
    <w:qFormat/>
    <w:rsid w:val="002522A3"/>
    <w:pPr>
      <w:spacing w:before="200"/>
      <w:ind w:left="864" w:right="864"/>
      <w:jc w:val="center"/>
    </w:pPr>
    <w:rPr>
      <w:i/>
      <w:iCs/>
      <w:color w:val="404040" w:themeColor="text1" w:themeTint="BF"/>
      <w:szCs w:val="24"/>
    </w:rPr>
  </w:style>
  <w:style w:type="character" w:customStyle="1" w:styleId="QuoteChar">
    <w:name w:val="Quote Char"/>
    <w:basedOn w:val="DefaultParagraphFont"/>
    <w:link w:val="Quote"/>
    <w:uiPriority w:val="29"/>
    <w:rsid w:val="002522A3"/>
    <w:rPr>
      <w:i/>
      <w:iCs/>
      <w:color w:val="404040" w:themeColor="text1" w:themeTint="BF"/>
      <w:sz w:val="24"/>
      <w:szCs w:val="24"/>
    </w:rPr>
  </w:style>
  <w:style w:type="paragraph" w:styleId="IntenseQuote">
    <w:name w:val="Intense Quote"/>
    <w:basedOn w:val="Normal"/>
    <w:next w:val="Normal"/>
    <w:link w:val="IntenseQuoteChar"/>
    <w:uiPriority w:val="30"/>
    <w:qFormat/>
    <w:rsid w:val="002522A3"/>
    <w:pPr>
      <w:spacing w:before="360" w:after="360"/>
      <w:ind w:left="864" w:right="864"/>
      <w:jc w:val="center"/>
    </w:pPr>
    <w:rPr>
      <w:i/>
      <w:iCs/>
      <w:color w:val="4F81BD" w:themeColor="accent1"/>
      <w:szCs w:val="24"/>
    </w:rPr>
  </w:style>
  <w:style w:type="character" w:customStyle="1" w:styleId="IntenseQuoteChar">
    <w:name w:val="Intense Quote Char"/>
    <w:basedOn w:val="DefaultParagraphFont"/>
    <w:link w:val="IntenseQuote"/>
    <w:uiPriority w:val="30"/>
    <w:rsid w:val="002522A3"/>
    <w:rPr>
      <w:i/>
      <w:iCs/>
      <w:color w:val="4F81BD" w:themeColor="accent1"/>
      <w:sz w:val="24"/>
      <w:szCs w:val="24"/>
    </w:rPr>
  </w:style>
  <w:style w:type="paragraph" w:styleId="TOC1">
    <w:name w:val="toc 1"/>
    <w:basedOn w:val="Normal"/>
    <w:next w:val="Normal"/>
    <w:uiPriority w:val="39"/>
    <w:unhideWhenUsed/>
    <w:rsid w:val="002522A3"/>
    <w:pPr>
      <w:spacing w:after="100"/>
    </w:pPr>
    <w:rPr>
      <w:szCs w:val="24"/>
    </w:rPr>
  </w:style>
  <w:style w:type="paragraph" w:styleId="TOC2">
    <w:name w:val="toc 2"/>
    <w:basedOn w:val="Normal"/>
    <w:next w:val="Normal"/>
    <w:uiPriority w:val="39"/>
    <w:unhideWhenUsed/>
    <w:rsid w:val="002522A3"/>
    <w:pPr>
      <w:spacing w:after="100"/>
      <w:ind w:left="220"/>
    </w:pPr>
    <w:rPr>
      <w:szCs w:val="24"/>
    </w:rPr>
  </w:style>
  <w:style w:type="paragraph" w:styleId="TOC3">
    <w:name w:val="toc 3"/>
    <w:basedOn w:val="Normal"/>
    <w:next w:val="Normal"/>
    <w:uiPriority w:val="39"/>
    <w:unhideWhenUsed/>
    <w:rsid w:val="002522A3"/>
    <w:pPr>
      <w:spacing w:after="100"/>
      <w:ind w:left="440"/>
    </w:pPr>
    <w:rPr>
      <w:szCs w:val="24"/>
    </w:rPr>
  </w:style>
  <w:style w:type="paragraph" w:styleId="TOC4">
    <w:name w:val="toc 4"/>
    <w:basedOn w:val="Normal"/>
    <w:next w:val="Normal"/>
    <w:uiPriority w:val="39"/>
    <w:unhideWhenUsed/>
    <w:rsid w:val="002522A3"/>
    <w:pPr>
      <w:spacing w:after="100"/>
      <w:ind w:left="660"/>
    </w:pPr>
    <w:rPr>
      <w:szCs w:val="24"/>
    </w:rPr>
  </w:style>
  <w:style w:type="paragraph" w:styleId="TOC5">
    <w:name w:val="toc 5"/>
    <w:basedOn w:val="Normal"/>
    <w:next w:val="Normal"/>
    <w:uiPriority w:val="39"/>
    <w:unhideWhenUsed/>
    <w:rsid w:val="002522A3"/>
    <w:pPr>
      <w:spacing w:after="100"/>
      <w:ind w:left="880"/>
    </w:pPr>
    <w:rPr>
      <w:szCs w:val="24"/>
    </w:rPr>
  </w:style>
  <w:style w:type="paragraph" w:styleId="TOC6">
    <w:name w:val="toc 6"/>
    <w:basedOn w:val="Normal"/>
    <w:next w:val="Normal"/>
    <w:uiPriority w:val="39"/>
    <w:unhideWhenUsed/>
    <w:rsid w:val="002522A3"/>
    <w:pPr>
      <w:spacing w:after="100"/>
      <w:ind w:left="1100"/>
    </w:pPr>
    <w:rPr>
      <w:szCs w:val="24"/>
    </w:rPr>
  </w:style>
  <w:style w:type="paragraph" w:styleId="TOC7">
    <w:name w:val="toc 7"/>
    <w:basedOn w:val="Normal"/>
    <w:next w:val="Normal"/>
    <w:uiPriority w:val="39"/>
    <w:unhideWhenUsed/>
    <w:rsid w:val="002522A3"/>
    <w:pPr>
      <w:spacing w:after="100"/>
      <w:ind w:left="1320"/>
    </w:pPr>
    <w:rPr>
      <w:szCs w:val="24"/>
    </w:rPr>
  </w:style>
  <w:style w:type="paragraph" w:styleId="TOC8">
    <w:name w:val="toc 8"/>
    <w:basedOn w:val="Normal"/>
    <w:next w:val="Normal"/>
    <w:uiPriority w:val="39"/>
    <w:unhideWhenUsed/>
    <w:rsid w:val="002522A3"/>
    <w:pPr>
      <w:spacing w:after="100"/>
      <w:ind w:left="1540"/>
    </w:pPr>
    <w:rPr>
      <w:szCs w:val="24"/>
    </w:rPr>
  </w:style>
  <w:style w:type="paragraph" w:styleId="TOC9">
    <w:name w:val="toc 9"/>
    <w:basedOn w:val="Normal"/>
    <w:next w:val="Normal"/>
    <w:uiPriority w:val="39"/>
    <w:unhideWhenUsed/>
    <w:rsid w:val="002522A3"/>
    <w:pPr>
      <w:spacing w:after="100"/>
      <w:ind w:left="1760"/>
    </w:pPr>
    <w:rPr>
      <w:szCs w:val="24"/>
    </w:rPr>
  </w:style>
  <w:style w:type="paragraph" w:styleId="EndnoteText">
    <w:name w:val="endnote text"/>
    <w:basedOn w:val="Normal"/>
    <w:link w:val="EndnoteTextChar"/>
    <w:uiPriority w:val="99"/>
    <w:semiHidden/>
    <w:unhideWhenUsed/>
    <w:rsid w:val="002522A3"/>
    <w:rPr>
      <w:sz w:val="20"/>
      <w:szCs w:val="20"/>
    </w:rPr>
  </w:style>
  <w:style w:type="character" w:customStyle="1" w:styleId="EndnoteTextChar">
    <w:name w:val="Endnote Text Char"/>
    <w:basedOn w:val="DefaultParagraphFont"/>
    <w:link w:val="EndnoteText"/>
    <w:uiPriority w:val="99"/>
    <w:semiHidden/>
    <w:rsid w:val="002522A3"/>
    <w:rPr>
      <w:sz w:val="20"/>
      <w:szCs w:val="20"/>
    </w:rPr>
  </w:style>
  <w:style w:type="character" w:customStyle="1" w:styleId="normaltextrun">
    <w:name w:val="normaltextrun"/>
    <w:basedOn w:val="DefaultParagraphFont"/>
    <w:rsid w:val="00CE3467"/>
  </w:style>
  <w:style w:type="character" w:customStyle="1" w:styleId="eop">
    <w:name w:val="eop"/>
    <w:basedOn w:val="DefaultParagraphFont"/>
    <w:rsid w:val="00CE3467"/>
  </w:style>
  <w:style w:type="character" w:customStyle="1" w:styleId="ui-provider">
    <w:name w:val="ui-provider"/>
    <w:basedOn w:val="DefaultParagraphFont"/>
    <w:rsid w:val="00980B71"/>
  </w:style>
  <w:style w:type="paragraph" w:customStyle="1" w:styleId="paragraph">
    <w:name w:val="paragraph"/>
    <w:basedOn w:val="Normal"/>
    <w:rsid w:val="004F66B9"/>
    <w:pPr>
      <w:spacing w:before="100" w:beforeAutospacing="1" w:after="100" w:afterAutospacing="1" w:line="240" w:lineRule="auto"/>
      <w:jc w:val="left"/>
    </w:pPr>
    <w:rPr>
      <w:rFonts w:ascii="Times New Roman" w:eastAsia="Times New Roman" w:hAnsi="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2182">
      <w:bodyDiv w:val="1"/>
      <w:marLeft w:val="0"/>
      <w:marRight w:val="0"/>
      <w:marTop w:val="0"/>
      <w:marBottom w:val="0"/>
      <w:divBdr>
        <w:top w:val="none" w:sz="0" w:space="0" w:color="auto"/>
        <w:left w:val="none" w:sz="0" w:space="0" w:color="auto"/>
        <w:bottom w:val="none" w:sz="0" w:space="0" w:color="auto"/>
        <w:right w:val="none" w:sz="0" w:space="0" w:color="auto"/>
      </w:divBdr>
    </w:div>
    <w:div w:id="33777177">
      <w:bodyDiv w:val="1"/>
      <w:marLeft w:val="0"/>
      <w:marRight w:val="0"/>
      <w:marTop w:val="0"/>
      <w:marBottom w:val="0"/>
      <w:divBdr>
        <w:top w:val="none" w:sz="0" w:space="0" w:color="auto"/>
        <w:left w:val="none" w:sz="0" w:space="0" w:color="auto"/>
        <w:bottom w:val="none" w:sz="0" w:space="0" w:color="auto"/>
        <w:right w:val="none" w:sz="0" w:space="0" w:color="auto"/>
      </w:divBdr>
    </w:div>
    <w:div w:id="189609992">
      <w:bodyDiv w:val="1"/>
      <w:marLeft w:val="0"/>
      <w:marRight w:val="0"/>
      <w:marTop w:val="0"/>
      <w:marBottom w:val="0"/>
      <w:divBdr>
        <w:top w:val="none" w:sz="0" w:space="0" w:color="auto"/>
        <w:left w:val="none" w:sz="0" w:space="0" w:color="auto"/>
        <w:bottom w:val="none" w:sz="0" w:space="0" w:color="auto"/>
        <w:right w:val="none" w:sz="0" w:space="0" w:color="auto"/>
      </w:divBdr>
    </w:div>
    <w:div w:id="226576391">
      <w:bodyDiv w:val="1"/>
      <w:marLeft w:val="0"/>
      <w:marRight w:val="0"/>
      <w:marTop w:val="0"/>
      <w:marBottom w:val="0"/>
      <w:divBdr>
        <w:top w:val="none" w:sz="0" w:space="0" w:color="auto"/>
        <w:left w:val="none" w:sz="0" w:space="0" w:color="auto"/>
        <w:bottom w:val="none" w:sz="0" w:space="0" w:color="auto"/>
        <w:right w:val="none" w:sz="0" w:space="0" w:color="auto"/>
      </w:divBdr>
      <w:divsChild>
        <w:div w:id="1086653083">
          <w:marLeft w:val="0"/>
          <w:marRight w:val="0"/>
          <w:marTop w:val="0"/>
          <w:marBottom w:val="0"/>
          <w:divBdr>
            <w:top w:val="none" w:sz="0" w:space="0" w:color="auto"/>
            <w:left w:val="none" w:sz="0" w:space="0" w:color="auto"/>
            <w:bottom w:val="none" w:sz="0" w:space="0" w:color="auto"/>
            <w:right w:val="none" w:sz="0" w:space="0" w:color="auto"/>
          </w:divBdr>
        </w:div>
      </w:divsChild>
    </w:div>
    <w:div w:id="239407523">
      <w:bodyDiv w:val="1"/>
      <w:marLeft w:val="0"/>
      <w:marRight w:val="0"/>
      <w:marTop w:val="0"/>
      <w:marBottom w:val="0"/>
      <w:divBdr>
        <w:top w:val="none" w:sz="0" w:space="0" w:color="auto"/>
        <w:left w:val="none" w:sz="0" w:space="0" w:color="auto"/>
        <w:bottom w:val="none" w:sz="0" w:space="0" w:color="auto"/>
        <w:right w:val="none" w:sz="0" w:space="0" w:color="auto"/>
      </w:divBdr>
    </w:div>
    <w:div w:id="247270582">
      <w:bodyDiv w:val="1"/>
      <w:marLeft w:val="0"/>
      <w:marRight w:val="0"/>
      <w:marTop w:val="0"/>
      <w:marBottom w:val="0"/>
      <w:divBdr>
        <w:top w:val="none" w:sz="0" w:space="0" w:color="auto"/>
        <w:left w:val="none" w:sz="0" w:space="0" w:color="auto"/>
        <w:bottom w:val="none" w:sz="0" w:space="0" w:color="auto"/>
        <w:right w:val="none" w:sz="0" w:space="0" w:color="auto"/>
      </w:divBdr>
      <w:divsChild>
        <w:div w:id="1299844901">
          <w:marLeft w:val="0"/>
          <w:marRight w:val="0"/>
          <w:marTop w:val="0"/>
          <w:marBottom w:val="0"/>
          <w:divBdr>
            <w:top w:val="none" w:sz="0" w:space="0" w:color="auto"/>
            <w:left w:val="none" w:sz="0" w:space="0" w:color="auto"/>
            <w:bottom w:val="none" w:sz="0" w:space="0" w:color="auto"/>
            <w:right w:val="none" w:sz="0" w:space="0" w:color="auto"/>
          </w:divBdr>
        </w:div>
      </w:divsChild>
    </w:div>
    <w:div w:id="340470032">
      <w:bodyDiv w:val="1"/>
      <w:marLeft w:val="0"/>
      <w:marRight w:val="0"/>
      <w:marTop w:val="0"/>
      <w:marBottom w:val="0"/>
      <w:divBdr>
        <w:top w:val="none" w:sz="0" w:space="0" w:color="auto"/>
        <w:left w:val="none" w:sz="0" w:space="0" w:color="auto"/>
        <w:bottom w:val="none" w:sz="0" w:space="0" w:color="auto"/>
        <w:right w:val="none" w:sz="0" w:space="0" w:color="auto"/>
      </w:divBdr>
    </w:div>
    <w:div w:id="341669136">
      <w:bodyDiv w:val="1"/>
      <w:marLeft w:val="0"/>
      <w:marRight w:val="0"/>
      <w:marTop w:val="0"/>
      <w:marBottom w:val="0"/>
      <w:divBdr>
        <w:top w:val="none" w:sz="0" w:space="0" w:color="auto"/>
        <w:left w:val="none" w:sz="0" w:space="0" w:color="auto"/>
        <w:bottom w:val="none" w:sz="0" w:space="0" w:color="auto"/>
        <w:right w:val="none" w:sz="0" w:space="0" w:color="auto"/>
      </w:divBdr>
    </w:div>
    <w:div w:id="351227153">
      <w:bodyDiv w:val="1"/>
      <w:marLeft w:val="0"/>
      <w:marRight w:val="0"/>
      <w:marTop w:val="0"/>
      <w:marBottom w:val="0"/>
      <w:divBdr>
        <w:top w:val="none" w:sz="0" w:space="0" w:color="auto"/>
        <w:left w:val="none" w:sz="0" w:space="0" w:color="auto"/>
        <w:bottom w:val="none" w:sz="0" w:space="0" w:color="auto"/>
        <w:right w:val="none" w:sz="0" w:space="0" w:color="auto"/>
      </w:divBdr>
    </w:div>
    <w:div w:id="398216208">
      <w:bodyDiv w:val="1"/>
      <w:marLeft w:val="0"/>
      <w:marRight w:val="0"/>
      <w:marTop w:val="0"/>
      <w:marBottom w:val="0"/>
      <w:divBdr>
        <w:top w:val="none" w:sz="0" w:space="0" w:color="auto"/>
        <w:left w:val="none" w:sz="0" w:space="0" w:color="auto"/>
        <w:bottom w:val="none" w:sz="0" w:space="0" w:color="auto"/>
        <w:right w:val="none" w:sz="0" w:space="0" w:color="auto"/>
      </w:divBdr>
    </w:div>
    <w:div w:id="402070220">
      <w:bodyDiv w:val="1"/>
      <w:marLeft w:val="0"/>
      <w:marRight w:val="0"/>
      <w:marTop w:val="0"/>
      <w:marBottom w:val="0"/>
      <w:divBdr>
        <w:top w:val="none" w:sz="0" w:space="0" w:color="auto"/>
        <w:left w:val="none" w:sz="0" w:space="0" w:color="auto"/>
        <w:bottom w:val="none" w:sz="0" w:space="0" w:color="auto"/>
        <w:right w:val="none" w:sz="0" w:space="0" w:color="auto"/>
      </w:divBdr>
      <w:divsChild>
        <w:div w:id="1076168411">
          <w:marLeft w:val="0"/>
          <w:marRight w:val="0"/>
          <w:marTop w:val="0"/>
          <w:marBottom w:val="0"/>
          <w:divBdr>
            <w:top w:val="none" w:sz="0" w:space="0" w:color="auto"/>
            <w:left w:val="none" w:sz="0" w:space="0" w:color="auto"/>
            <w:bottom w:val="none" w:sz="0" w:space="0" w:color="auto"/>
            <w:right w:val="none" w:sz="0" w:space="0" w:color="auto"/>
          </w:divBdr>
        </w:div>
      </w:divsChild>
    </w:div>
    <w:div w:id="425732195">
      <w:bodyDiv w:val="1"/>
      <w:marLeft w:val="0"/>
      <w:marRight w:val="0"/>
      <w:marTop w:val="0"/>
      <w:marBottom w:val="0"/>
      <w:divBdr>
        <w:top w:val="none" w:sz="0" w:space="0" w:color="auto"/>
        <w:left w:val="none" w:sz="0" w:space="0" w:color="auto"/>
        <w:bottom w:val="none" w:sz="0" w:space="0" w:color="auto"/>
        <w:right w:val="none" w:sz="0" w:space="0" w:color="auto"/>
      </w:divBdr>
    </w:div>
    <w:div w:id="465196579">
      <w:bodyDiv w:val="1"/>
      <w:marLeft w:val="0"/>
      <w:marRight w:val="0"/>
      <w:marTop w:val="0"/>
      <w:marBottom w:val="0"/>
      <w:divBdr>
        <w:top w:val="none" w:sz="0" w:space="0" w:color="auto"/>
        <w:left w:val="none" w:sz="0" w:space="0" w:color="auto"/>
        <w:bottom w:val="none" w:sz="0" w:space="0" w:color="auto"/>
        <w:right w:val="none" w:sz="0" w:space="0" w:color="auto"/>
      </w:divBdr>
    </w:div>
    <w:div w:id="524906801">
      <w:bodyDiv w:val="1"/>
      <w:marLeft w:val="0"/>
      <w:marRight w:val="0"/>
      <w:marTop w:val="0"/>
      <w:marBottom w:val="0"/>
      <w:divBdr>
        <w:top w:val="none" w:sz="0" w:space="0" w:color="auto"/>
        <w:left w:val="none" w:sz="0" w:space="0" w:color="auto"/>
        <w:bottom w:val="none" w:sz="0" w:space="0" w:color="auto"/>
        <w:right w:val="none" w:sz="0" w:space="0" w:color="auto"/>
      </w:divBdr>
    </w:div>
    <w:div w:id="529414349">
      <w:bodyDiv w:val="1"/>
      <w:marLeft w:val="0"/>
      <w:marRight w:val="0"/>
      <w:marTop w:val="0"/>
      <w:marBottom w:val="0"/>
      <w:divBdr>
        <w:top w:val="none" w:sz="0" w:space="0" w:color="auto"/>
        <w:left w:val="none" w:sz="0" w:space="0" w:color="auto"/>
        <w:bottom w:val="none" w:sz="0" w:space="0" w:color="auto"/>
        <w:right w:val="none" w:sz="0" w:space="0" w:color="auto"/>
      </w:divBdr>
    </w:div>
    <w:div w:id="531378841">
      <w:bodyDiv w:val="1"/>
      <w:marLeft w:val="0"/>
      <w:marRight w:val="0"/>
      <w:marTop w:val="0"/>
      <w:marBottom w:val="0"/>
      <w:divBdr>
        <w:top w:val="none" w:sz="0" w:space="0" w:color="auto"/>
        <w:left w:val="none" w:sz="0" w:space="0" w:color="auto"/>
        <w:bottom w:val="none" w:sz="0" w:space="0" w:color="auto"/>
        <w:right w:val="none" w:sz="0" w:space="0" w:color="auto"/>
      </w:divBdr>
    </w:div>
    <w:div w:id="535317690">
      <w:bodyDiv w:val="1"/>
      <w:marLeft w:val="0"/>
      <w:marRight w:val="0"/>
      <w:marTop w:val="0"/>
      <w:marBottom w:val="0"/>
      <w:divBdr>
        <w:top w:val="none" w:sz="0" w:space="0" w:color="auto"/>
        <w:left w:val="none" w:sz="0" w:space="0" w:color="auto"/>
        <w:bottom w:val="none" w:sz="0" w:space="0" w:color="auto"/>
        <w:right w:val="none" w:sz="0" w:space="0" w:color="auto"/>
      </w:divBdr>
    </w:div>
    <w:div w:id="670528092">
      <w:bodyDiv w:val="1"/>
      <w:marLeft w:val="0"/>
      <w:marRight w:val="0"/>
      <w:marTop w:val="0"/>
      <w:marBottom w:val="0"/>
      <w:divBdr>
        <w:top w:val="none" w:sz="0" w:space="0" w:color="auto"/>
        <w:left w:val="none" w:sz="0" w:space="0" w:color="auto"/>
        <w:bottom w:val="none" w:sz="0" w:space="0" w:color="auto"/>
        <w:right w:val="none" w:sz="0" w:space="0" w:color="auto"/>
      </w:divBdr>
    </w:div>
    <w:div w:id="710350136">
      <w:bodyDiv w:val="1"/>
      <w:marLeft w:val="0"/>
      <w:marRight w:val="0"/>
      <w:marTop w:val="0"/>
      <w:marBottom w:val="0"/>
      <w:divBdr>
        <w:top w:val="none" w:sz="0" w:space="0" w:color="auto"/>
        <w:left w:val="none" w:sz="0" w:space="0" w:color="auto"/>
        <w:bottom w:val="none" w:sz="0" w:space="0" w:color="auto"/>
        <w:right w:val="none" w:sz="0" w:space="0" w:color="auto"/>
      </w:divBdr>
      <w:divsChild>
        <w:div w:id="987900271">
          <w:marLeft w:val="0"/>
          <w:marRight w:val="0"/>
          <w:marTop w:val="0"/>
          <w:marBottom w:val="0"/>
          <w:divBdr>
            <w:top w:val="none" w:sz="0" w:space="0" w:color="auto"/>
            <w:left w:val="none" w:sz="0" w:space="0" w:color="auto"/>
            <w:bottom w:val="none" w:sz="0" w:space="0" w:color="auto"/>
            <w:right w:val="none" w:sz="0" w:space="0" w:color="auto"/>
          </w:divBdr>
        </w:div>
      </w:divsChild>
    </w:div>
    <w:div w:id="848253996">
      <w:bodyDiv w:val="1"/>
      <w:marLeft w:val="0"/>
      <w:marRight w:val="0"/>
      <w:marTop w:val="0"/>
      <w:marBottom w:val="0"/>
      <w:divBdr>
        <w:top w:val="none" w:sz="0" w:space="0" w:color="auto"/>
        <w:left w:val="none" w:sz="0" w:space="0" w:color="auto"/>
        <w:bottom w:val="none" w:sz="0" w:space="0" w:color="auto"/>
        <w:right w:val="none" w:sz="0" w:space="0" w:color="auto"/>
      </w:divBdr>
      <w:divsChild>
        <w:div w:id="864564646">
          <w:marLeft w:val="0"/>
          <w:marRight w:val="0"/>
          <w:marTop w:val="0"/>
          <w:marBottom w:val="0"/>
          <w:divBdr>
            <w:top w:val="none" w:sz="0" w:space="0" w:color="auto"/>
            <w:left w:val="none" w:sz="0" w:space="0" w:color="auto"/>
            <w:bottom w:val="none" w:sz="0" w:space="0" w:color="auto"/>
            <w:right w:val="none" w:sz="0" w:space="0" w:color="auto"/>
          </w:divBdr>
          <w:divsChild>
            <w:div w:id="562563024">
              <w:marLeft w:val="0"/>
              <w:marRight w:val="0"/>
              <w:marTop w:val="0"/>
              <w:marBottom w:val="0"/>
              <w:divBdr>
                <w:top w:val="none" w:sz="0" w:space="0" w:color="auto"/>
                <w:left w:val="none" w:sz="0" w:space="0" w:color="auto"/>
                <w:bottom w:val="none" w:sz="0" w:space="0" w:color="auto"/>
                <w:right w:val="none" w:sz="0" w:space="0" w:color="auto"/>
              </w:divBdr>
              <w:divsChild>
                <w:div w:id="831213694">
                  <w:marLeft w:val="0"/>
                  <w:marRight w:val="0"/>
                  <w:marTop w:val="0"/>
                  <w:marBottom w:val="0"/>
                  <w:divBdr>
                    <w:top w:val="none" w:sz="0" w:space="0" w:color="auto"/>
                    <w:left w:val="none" w:sz="0" w:space="0" w:color="auto"/>
                    <w:bottom w:val="none" w:sz="0" w:space="0" w:color="auto"/>
                    <w:right w:val="none" w:sz="0" w:space="0" w:color="auto"/>
                  </w:divBdr>
                  <w:divsChild>
                    <w:div w:id="226452936">
                      <w:marLeft w:val="0"/>
                      <w:marRight w:val="0"/>
                      <w:marTop w:val="0"/>
                      <w:marBottom w:val="0"/>
                      <w:divBdr>
                        <w:top w:val="none" w:sz="0" w:space="0" w:color="auto"/>
                        <w:left w:val="none" w:sz="0" w:space="0" w:color="auto"/>
                        <w:bottom w:val="none" w:sz="0" w:space="0" w:color="auto"/>
                        <w:right w:val="none" w:sz="0" w:space="0" w:color="auto"/>
                      </w:divBdr>
                    </w:div>
                    <w:div w:id="551580271">
                      <w:marLeft w:val="0"/>
                      <w:marRight w:val="0"/>
                      <w:marTop w:val="0"/>
                      <w:marBottom w:val="0"/>
                      <w:divBdr>
                        <w:top w:val="none" w:sz="0" w:space="0" w:color="auto"/>
                        <w:left w:val="none" w:sz="0" w:space="0" w:color="auto"/>
                        <w:bottom w:val="none" w:sz="0" w:space="0" w:color="auto"/>
                        <w:right w:val="none" w:sz="0" w:space="0" w:color="auto"/>
                      </w:divBdr>
                    </w:div>
                    <w:div w:id="936597682">
                      <w:marLeft w:val="0"/>
                      <w:marRight w:val="0"/>
                      <w:marTop w:val="0"/>
                      <w:marBottom w:val="0"/>
                      <w:divBdr>
                        <w:top w:val="none" w:sz="0" w:space="0" w:color="auto"/>
                        <w:left w:val="none" w:sz="0" w:space="0" w:color="auto"/>
                        <w:bottom w:val="none" w:sz="0" w:space="0" w:color="auto"/>
                        <w:right w:val="none" w:sz="0" w:space="0" w:color="auto"/>
                      </w:divBdr>
                    </w:div>
                    <w:div w:id="1020856077">
                      <w:marLeft w:val="0"/>
                      <w:marRight w:val="0"/>
                      <w:marTop w:val="0"/>
                      <w:marBottom w:val="0"/>
                      <w:divBdr>
                        <w:top w:val="none" w:sz="0" w:space="0" w:color="auto"/>
                        <w:left w:val="none" w:sz="0" w:space="0" w:color="auto"/>
                        <w:bottom w:val="none" w:sz="0" w:space="0" w:color="auto"/>
                        <w:right w:val="none" w:sz="0" w:space="0" w:color="auto"/>
                      </w:divBdr>
                    </w:div>
                    <w:div w:id="1045985556">
                      <w:marLeft w:val="0"/>
                      <w:marRight w:val="0"/>
                      <w:marTop w:val="0"/>
                      <w:marBottom w:val="0"/>
                      <w:divBdr>
                        <w:top w:val="none" w:sz="0" w:space="0" w:color="auto"/>
                        <w:left w:val="none" w:sz="0" w:space="0" w:color="auto"/>
                        <w:bottom w:val="none" w:sz="0" w:space="0" w:color="auto"/>
                        <w:right w:val="none" w:sz="0" w:space="0" w:color="auto"/>
                      </w:divBdr>
                    </w:div>
                    <w:div w:id="1100301348">
                      <w:marLeft w:val="0"/>
                      <w:marRight w:val="0"/>
                      <w:marTop w:val="0"/>
                      <w:marBottom w:val="0"/>
                      <w:divBdr>
                        <w:top w:val="none" w:sz="0" w:space="0" w:color="auto"/>
                        <w:left w:val="none" w:sz="0" w:space="0" w:color="auto"/>
                        <w:bottom w:val="none" w:sz="0" w:space="0" w:color="auto"/>
                        <w:right w:val="none" w:sz="0" w:space="0" w:color="auto"/>
                      </w:divBdr>
                    </w:div>
                    <w:div w:id="1216815588">
                      <w:marLeft w:val="0"/>
                      <w:marRight w:val="0"/>
                      <w:marTop w:val="0"/>
                      <w:marBottom w:val="0"/>
                      <w:divBdr>
                        <w:top w:val="none" w:sz="0" w:space="0" w:color="auto"/>
                        <w:left w:val="none" w:sz="0" w:space="0" w:color="auto"/>
                        <w:bottom w:val="none" w:sz="0" w:space="0" w:color="auto"/>
                        <w:right w:val="none" w:sz="0" w:space="0" w:color="auto"/>
                      </w:divBdr>
                    </w:div>
                    <w:div w:id="1250307691">
                      <w:marLeft w:val="0"/>
                      <w:marRight w:val="0"/>
                      <w:marTop w:val="0"/>
                      <w:marBottom w:val="0"/>
                      <w:divBdr>
                        <w:top w:val="none" w:sz="0" w:space="0" w:color="auto"/>
                        <w:left w:val="none" w:sz="0" w:space="0" w:color="auto"/>
                        <w:bottom w:val="none" w:sz="0" w:space="0" w:color="auto"/>
                        <w:right w:val="none" w:sz="0" w:space="0" w:color="auto"/>
                      </w:divBdr>
                    </w:div>
                    <w:div w:id="1299065715">
                      <w:marLeft w:val="0"/>
                      <w:marRight w:val="0"/>
                      <w:marTop w:val="0"/>
                      <w:marBottom w:val="0"/>
                      <w:divBdr>
                        <w:top w:val="none" w:sz="0" w:space="0" w:color="auto"/>
                        <w:left w:val="none" w:sz="0" w:space="0" w:color="auto"/>
                        <w:bottom w:val="none" w:sz="0" w:space="0" w:color="auto"/>
                        <w:right w:val="none" w:sz="0" w:space="0" w:color="auto"/>
                      </w:divBdr>
                    </w:div>
                    <w:div w:id="1302609710">
                      <w:marLeft w:val="0"/>
                      <w:marRight w:val="0"/>
                      <w:marTop w:val="0"/>
                      <w:marBottom w:val="0"/>
                      <w:divBdr>
                        <w:top w:val="none" w:sz="0" w:space="0" w:color="auto"/>
                        <w:left w:val="none" w:sz="0" w:space="0" w:color="auto"/>
                        <w:bottom w:val="none" w:sz="0" w:space="0" w:color="auto"/>
                        <w:right w:val="none" w:sz="0" w:space="0" w:color="auto"/>
                      </w:divBdr>
                    </w:div>
                    <w:div w:id="1360352370">
                      <w:marLeft w:val="0"/>
                      <w:marRight w:val="0"/>
                      <w:marTop w:val="0"/>
                      <w:marBottom w:val="0"/>
                      <w:divBdr>
                        <w:top w:val="none" w:sz="0" w:space="0" w:color="auto"/>
                        <w:left w:val="none" w:sz="0" w:space="0" w:color="auto"/>
                        <w:bottom w:val="none" w:sz="0" w:space="0" w:color="auto"/>
                        <w:right w:val="none" w:sz="0" w:space="0" w:color="auto"/>
                      </w:divBdr>
                    </w:div>
                    <w:div w:id="1443768224">
                      <w:marLeft w:val="0"/>
                      <w:marRight w:val="0"/>
                      <w:marTop w:val="0"/>
                      <w:marBottom w:val="0"/>
                      <w:divBdr>
                        <w:top w:val="none" w:sz="0" w:space="0" w:color="auto"/>
                        <w:left w:val="none" w:sz="0" w:space="0" w:color="auto"/>
                        <w:bottom w:val="none" w:sz="0" w:space="0" w:color="auto"/>
                        <w:right w:val="none" w:sz="0" w:space="0" w:color="auto"/>
                      </w:divBdr>
                    </w:div>
                    <w:div w:id="1946424416">
                      <w:marLeft w:val="0"/>
                      <w:marRight w:val="0"/>
                      <w:marTop w:val="0"/>
                      <w:marBottom w:val="0"/>
                      <w:divBdr>
                        <w:top w:val="none" w:sz="0" w:space="0" w:color="auto"/>
                        <w:left w:val="none" w:sz="0" w:space="0" w:color="auto"/>
                        <w:bottom w:val="none" w:sz="0" w:space="0" w:color="auto"/>
                        <w:right w:val="none" w:sz="0" w:space="0" w:color="auto"/>
                      </w:divBdr>
                    </w:div>
                    <w:div w:id="1968077863">
                      <w:marLeft w:val="0"/>
                      <w:marRight w:val="0"/>
                      <w:marTop w:val="0"/>
                      <w:marBottom w:val="0"/>
                      <w:divBdr>
                        <w:top w:val="none" w:sz="0" w:space="0" w:color="auto"/>
                        <w:left w:val="none" w:sz="0" w:space="0" w:color="auto"/>
                        <w:bottom w:val="none" w:sz="0" w:space="0" w:color="auto"/>
                        <w:right w:val="none" w:sz="0" w:space="0" w:color="auto"/>
                      </w:divBdr>
                    </w:div>
                    <w:div w:id="2099478158">
                      <w:marLeft w:val="0"/>
                      <w:marRight w:val="0"/>
                      <w:marTop w:val="0"/>
                      <w:marBottom w:val="0"/>
                      <w:divBdr>
                        <w:top w:val="none" w:sz="0" w:space="0" w:color="auto"/>
                        <w:left w:val="none" w:sz="0" w:space="0" w:color="auto"/>
                        <w:bottom w:val="none" w:sz="0" w:space="0" w:color="auto"/>
                        <w:right w:val="none" w:sz="0" w:space="0" w:color="auto"/>
                      </w:divBdr>
                    </w:div>
                  </w:divsChild>
                </w:div>
                <w:div w:id="13776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818640">
      <w:bodyDiv w:val="1"/>
      <w:marLeft w:val="0"/>
      <w:marRight w:val="0"/>
      <w:marTop w:val="0"/>
      <w:marBottom w:val="0"/>
      <w:divBdr>
        <w:top w:val="none" w:sz="0" w:space="0" w:color="auto"/>
        <w:left w:val="none" w:sz="0" w:space="0" w:color="auto"/>
        <w:bottom w:val="none" w:sz="0" w:space="0" w:color="auto"/>
        <w:right w:val="none" w:sz="0" w:space="0" w:color="auto"/>
      </w:divBdr>
    </w:div>
    <w:div w:id="898705109">
      <w:bodyDiv w:val="1"/>
      <w:marLeft w:val="0"/>
      <w:marRight w:val="0"/>
      <w:marTop w:val="0"/>
      <w:marBottom w:val="0"/>
      <w:divBdr>
        <w:top w:val="none" w:sz="0" w:space="0" w:color="auto"/>
        <w:left w:val="none" w:sz="0" w:space="0" w:color="auto"/>
        <w:bottom w:val="none" w:sz="0" w:space="0" w:color="auto"/>
        <w:right w:val="none" w:sz="0" w:space="0" w:color="auto"/>
      </w:divBdr>
      <w:divsChild>
        <w:div w:id="500780622">
          <w:marLeft w:val="0"/>
          <w:marRight w:val="0"/>
          <w:marTop w:val="0"/>
          <w:marBottom w:val="0"/>
          <w:divBdr>
            <w:top w:val="none" w:sz="0" w:space="0" w:color="auto"/>
            <w:left w:val="none" w:sz="0" w:space="0" w:color="auto"/>
            <w:bottom w:val="none" w:sz="0" w:space="0" w:color="auto"/>
            <w:right w:val="none" w:sz="0" w:space="0" w:color="auto"/>
          </w:divBdr>
        </w:div>
      </w:divsChild>
    </w:div>
    <w:div w:id="900947316">
      <w:bodyDiv w:val="1"/>
      <w:marLeft w:val="0"/>
      <w:marRight w:val="0"/>
      <w:marTop w:val="0"/>
      <w:marBottom w:val="0"/>
      <w:divBdr>
        <w:top w:val="none" w:sz="0" w:space="0" w:color="auto"/>
        <w:left w:val="none" w:sz="0" w:space="0" w:color="auto"/>
        <w:bottom w:val="none" w:sz="0" w:space="0" w:color="auto"/>
        <w:right w:val="none" w:sz="0" w:space="0" w:color="auto"/>
      </w:divBdr>
    </w:div>
    <w:div w:id="935208142">
      <w:bodyDiv w:val="1"/>
      <w:marLeft w:val="0"/>
      <w:marRight w:val="0"/>
      <w:marTop w:val="0"/>
      <w:marBottom w:val="0"/>
      <w:divBdr>
        <w:top w:val="none" w:sz="0" w:space="0" w:color="auto"/>
        <w:left w:val="none" w:sz="0" w:space="0" w:color="auto"/>
        <w:bottom w:val="none" w:sz="0" w:space="0" w:color="auto"/>
        <w:right w:val="none" w:sz="0" w:space="0" w:color="auto"/>
      </w:divBdr>
    </w:div>
    <w:div w:id="1045568083">
      <w:bodyDiv w:val="1"/>
      <w:marLeft w:val="0"/>
      <w:marRight w:val="0"/>
      <w:marTop w:val="0"/>
      <w:marBottom w:val="0"/>
      <w:divBdr>
        <w:top w:val="none" w:sz="0" w:space="0" w:color="auto"/>
        <w:left w:val="none" w:sz="0" w:space="0" w:color="auto"/>
        <w:bottom w:val="none" w:sz="0" w:space="0" w:color="auto"/>
        <w:right w:val="none" w:sz="0" w:space="0" w:color="auto"/>
      </w:divBdr>
    </w:div>
    <w:div w:id="1126696472">
      <w:bodyDiv w:val="1"/>
      <w:marLeft w:val="0"/>
      <w:marRight w:val="0"/>
      <w:marTop w:val="0"/>
      <w:marBottom w:val="0"/>
      <w:divBdr>
        <w:top w:val="none" w:sz="0" w:space="0" w:color="auto"/>
        <w:left w:val="none" w:sz="0" w:space="0" w:color="auto"/>
        <w:bottom w:val="none" w:sz="0" w:space="0" w:color="auto"/>
        <w:right w:val="none" w:sz="0" w:space="0" w:color="auto"/>
      </w:divBdr>
    </w:div>
    <w:div w:id="1202012239">
      <w:bodyDiv w:val="1"/>
      <w:marLeft w:val="0"/>
      <w:marRight w:val="0"/>
      <w:marTop w:val="0"/>
      <w:marBottom w:val="0"/>
      <w:divBdr>
        <w:top w:val="none" w:sz="0" w:space="0" w:color="auto"/>
        <w:left w:val="none" w:sz="0" w:space="0" w:color="auto"/>
        <w:bottom w:val="none" w:sz="0" w:space="0" w:color="auto"/>
        <w:right w:val="none" w:sz="0" w:space="0" w:color="auto"/>
      </w:divBdr>
    </w:div>
    <w:div w:id="1295285960">
      <w:bodyDiv w:val="1"/>
      <w:marLeft w:val="0"/>
      <w:marRight w:val="0"/>
      <w:marTop w:val="0"/>
      <w:marBottom w:val="0"/>
      <w:divBdr>
        <w:top w:val="none" w:sz="0" w:space="0" w:color="auto"/>
        <w:left w:val="none" w:sz="0" w:space="0" w:color="auto"/>
        <w:bottom w:val="none" w:sz="0" w:space="0" w:color="auto"/>
        <w:right w:val="none" w:sz="0" w:space="0" w:color="auto"/>
      </w:divBdr>
    </w:div>
    <w:div w:id="1394743107">
      <w:bodyDiv w:val="1"/>
      <w:marLeft w:val="0"/>
      <w:marRight w:val="0"/>
      <w:marTop w:val="0"/>
      <w:marBottom w:val="0"/>
      <w:divBdr>
        <w:top w:val="none" w:sz="0" w:space="0" w:color="auto"/>
        <w:left w:val="none" w:sz="0" w:space="0" w:color="auto"/>
        <w:bottom w:val="none" w:sz="0" w:space="0" w:color="auto"/>
        <w:right w:val="none" w:sz="0" w:space="0" w:color="auto"/>
      </w:divBdr>
    </w:div>
    <w:div w:id="1400322685">
      <w:bodyDiv w:val="1"/>
      <w:marLeft w:val="0"/>
      <w:marRight w:val="0"/>
      <w:marTop w:val="0"/>
      <w:marBottom w:val="0"/>
      <w:divBdr>
        <w:top w:val="none" w:sz="0" w:space="0" w:color="auto"/>
        <w:left w:val="none" w:sz="0" w:space="0" w:color="auto"/>
        <w:bottom w:val="none" w:sz="0" w:space="0" w:color="auto"/>
        <w:right w:val="none" w:sz="0" w:space="0" w:color="auto"/>
      </w:divBdr>
    </w:div>
    <w:div w:id="1412854046">
      <w:bodyDiv w:val="1"/>
      <w:marLeft w:val="0"/>
      <w:marRight w:val="0"/>
      <w:marTop w:val="0"/>
      <w:marBottom w:val="0"/>
      <w:divBdr>
        <w:top w:val="none" w:sz="0" w:space="0" w:color="auto"/>
        <w:left w:val="none" w:sz="0" w:space="0" w:color="auto"/>
        <w:bottom w:val="none" w:sz="0" w:space="0" w:color="auto"/>
        <w:right w:val="none" w:sz="0" w:space="0" w:color="auto"/>
      </w:divBdr>
    </w:div>
    <w:div w:id="1481264689">
      <w:bodyDiv w:val="1"/>
      <w:marLeft w:val="0"/>
      <w:marRight w:val="0"/>
      <w:marTop w:val="0"/>
      <w:marBottom w:val="0"/>
      <w:divBdr>
        <w:top w:val="none" w:sz="0" w:space="0" w:color="auto"/>
        <w:left w:val="none" w:sz="0" w:space="0" w:color="auto"/>
        <w:bottom w:val="none" w:sz="0" w:space="0" w:color="auto"/>
        <w:right w:val="none" w:sz="0" w:space="0" w:color="auto"/>
      </w:divBdr>
    </w:div>
    <w:div w:id="1531608630">
      <w:bodyDiv w:val="1"/>
      <w:marLeft w:val="0"/>
      <w:marRight w:val="0"/>
      <w:marTop w:val="0"/>
      <w:marBottom w:val="0"/>
      <w:divBdr>
        <w:top w:val="none" w:sz="0" w:space="0" w:color="auto"/>
        <w:left w:val="none" w:sz="0" w:space="0" w:color="auto"/>
        <w:bottom w:val="none" w:sz="0" w:space="0" w:color="auto"/>
        <w:right w:val="none" w:sz="0" w:space="0" w:color="auto"/>
      </w:divBdr>
      <w:divsChild>
        <w:div w:id="316539796">
          <w:marLeft w:val="0"/>
          <w:marRight w:val="0"/>
          <w:marTop w:val="0"/>
          <w:marBottom w:val="0"/>
          <w:divBdr>
            <w:top w:val="none" w:sz="0" w:space="0" w:color="auto"/>
            <w:left w:val="none" w:sz="0" w:space="0" w:color="auto"/>
            <w:bottom w:val="none" w:sz="0" w:space="0" w:color="auto"/>
            <w:right w:val="none" w:sz="0" w:space="0" w:color="auto"/>
          </w:divBdr>
        </w:div>
      </w:divsChild>
    </w:div>
    <w:div w:id="1531869696">
      <w:bodyDiv w:val="1"/>
      <w:marLeft w:val="0"/>
      <w:marRight w:val="0"/>
      <w:marTop w:val="0"/>
      <w:marBottom w:val="0"/>
      <w:divBdr>
        <w:top w:val="none" w:sz="0" w:space="0" w:color="auto"/>
        <w:left w:val="none" w:sz="0" w:space="0" w:color="auto"/>
        <w:bottom w:val="none" w:sz="0" w:space="0" w:color="auto"/>
        <w:right w:val="none" w:sz="0" w:space="0" w:color="auto"/>
      </w:divBdr>
    </w:div>
    <w:div w:id="1583444735">
      <w:bodyDiv w:val="1"/>
      <w:marLeft w:val="0"/>
      <w:marRight w:val="0"/>
      <w:marTop w:val="0"/>
      <w:marBottom w:val="0"/>
      <w:divBdr>
        <w:top w:val="none" w:sz="0" w:space="0" w:color="auto"/>
        <w:left w:val="none" w:sz="0" w:space="0" w:color="auto"/>
        <w:bottom w:val="none" w:sz="0" w:space="0" w:color="auto"/>
        <w:right w:val="none" w:sz="0" w:space="0" w:color="auto"/>
      </w:divBdr>
    </w:div>
    <w:div w:id="1728870283">
      <w:bodyDiv w:val="1"/>
      <w:marLeft w:val="0"/>
      <w:marRight w:val="0"/>
      <w:marTop w:val="0"/>
      <w:marBottom w:val="0"/>
      <w:divBdr>
        <w:top w:val="none" w:sz="0" w:space="0" w:color="auto"/>
        <w:left w:val="none" w:sz="0" w:space="0" w:color="auto"/>
        <w:bottom w:val="none" w:sz="0" w:space="0" w:color="auto"/>
        <w:right w:val="none" w:sz="0" w:space="0" w:color="auto"/>
      </w:divBdr>
    </w:div>
    <w:div w:id="1792698657">
      <w:bodyDiv w:val="1"/>
      <w:marLeft w:val="0"/>
      <w:marRight w:val="0"/>
      <w:marTop w:val="0"/>
      <w:marBottom w:val="0"/>
      <w:divBdr>
        <w:top w:val="none" w:sz="0" w:space="0" w:color="auto"/>
        <w:left w:val="none" w:sz="0" w:space="0" w:color="auto"/>
        <w:bottom w:val="none" w:sz="0" w:space="0" w:color="auto"/>
        <w:right w:val="none" w:sz="0" w:space="0" w:color="auto"/>
      </w:divBdr>
    </w:div>
    <w:div w:id="1813059192">
      <w:bodyDiv w:val="1"/>
      <w:marLeft w:val="0"/>
      <w:marRight w:val="0"/>
      <w:marTop w:val="0"/>
      <w:marBottom w:val="0"/>
      <w:divBdr>
        <w:top w:val="none" w:sz="0" w:space="0" w:color="auto"/>
        <w:left w:val="none" w:sz="0" w:space="0" w:color="auto"/>
        <w:bottom w:val="none" w:sz="0" w:space="0" w:color="auto"/>
        <w:right w:val="none" w:sz="0" w:space="0" w:color="auto"/>
      </w:divBdr>
    </w:div>
    <w:div w:id="21114663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Jurkuniene\AppData\Local\Microsoft\Windows\Temporary%20Internet%20Files\Content.Outlook\CQQBU21C\Amber%20grid%202.dotx" TargetMode="External"/></Relationships>
</file>

<file path=word/documenttasks/documenttasks1.xml><?xml version="1.0" encoding="utf-8"?>
<t:Tasks xmlns:t="http://schemas.microsoft.com/office/tasks/2019/documenttasks" xmlns:oel="http://schemas.microsoft.com/office/2019/extlst">
  <t:Task id="{BA7CBA0C-4969-4728-A0FF-724BC8E67D47}">
    <t:Anchor>
      <t:Comment id="1675724810"/>
    </t:Anchor>
    <t:History>
      <t:Event id="{4BF8C3CD-59C1-4F9A-ACF6-C2008BC485CD}" time="2022-11-29T09:37:40.037Z">
        <t:Attribution userId="S::b.silkone@ambergrid.lt::ea89ead1-ee40-4b73-95a0-df023487b939" userProvider="AD" userName="Beata Šilkonė"/>
        <t:Anchor>
          <t:Comment id="1675724810"/>
        </t:Anchor>
        <t:Create/>
      </t:Event>
      <t:Event id="{FAE91DDB-7945-4BAF-AE75-DEB5ECECE0CA}" time="2022-11-29T09:37:40.037Z">
        <t:Attribution userId="S::b.silkone@ambergrid.lt::ea89ead1-ee40-4b73-95a0-df023487b939" userProvider="AD" userName="Beata Šilkonė"/>
        <t:Anchor>
          <t:Comment id="1675724810"/>
        </t:Anchor>
        <t:Assign userId="S::V.Bieliauskas@ambergrid.lt::2e3efa43-e8cd-4c3d-a881-7161cbef68fe" userProvider="AD" userName="Vilmantas Bieliauskas"/>
      </t:Event>
      <t:Event id="{19C961EE-2303-447C-A14F-1EA4B0D77496}" time="2022-11-29T09:37:40.037Z">
        <t:Attribution userId="S::b.silkone@ambergrid.lt::ea89ead1-ee40-4b73-95a0-df023487b939" userProvider="AD" userName="Beata Šilkonė"/>
        <t:Anchor>
          <t:Comment id="1675724810"/>
        </t:Anchor>
        <t:SetTitle title="@Vilmantas Bieliauskas prašau papildyti dalį dėl saugumo patikros"/>
      </t:Event>
      <t:Event id="{558F4EC3-D6AE-4A1B-B6AB-8E3AE369209A}" time="2022-12-02T11:35:08.358Z">
        <t:Attribution userId="S::a.simaitis@ambergrid.lt::bfee86cb-b903-4a39-a319-5da39bd8fc85" userProvider="AD" userName="Arūnas Šimaitis"/>
        <t:Progress percentComplete="100"/>
      </t:Event>
    </t:History>
  </t:Task>
  <t:Task id="{33FB36F2-EC77-4884-B934-46FAA2F4963F}">
    <t:Anchor>
      <t:Comment id="2047137875"/>
    </t:Anchor>
    <t:History>
      <t:Event id="{631D17D2-1EA0-49CA-B899-4FEEA0C2F138}" time="2022-11-29T14:46:19.314Z">
        <t:Attribution userId="S::a.simaitis@ambergrid.lt::bfee86cb-b903-4a39-a319-5da39bd8fc85" userProvider="AD" userName="Arūnas Šimaitis"/>
        <t:Anchor>
          <t:Comment id="2047137875"/>
        </t:Anchor>
        <t:Create/>
      </t:Event>
      <t:Event id="{B2C65DE9-31C8-4838-8189-2190BFB5B29C}" time="2022-11-29T14:46:19.314Z">
        <t:Attribution userId="S::a.simaitis@ambergrid.lt::bfee86cb-b903-4a39-a319-5da39bd8fc85" userProvider="AD" userName="Arūnas Šimaitis"/>
        <t:Anchor>
          <t:Comment id="2047137875"/>
        </t:Anchor>
        <t:Assign userId="S::D.Sabonis@ambergrid.lt::c80ea5db-bac4-41d5-9228-1b2f57899cd3" userProvider="AD" userName="Darius Sabonis"/>
      </t:Event>
      <t:Event id="{02185781-018F-448F-B38E-52EA82276EA1}" time="2022-11-29T14:46:19.314Z">
        <t:Attribution userId="S::a.simaitis@ambergrid.lt::bfee86cb-b903-4a39-a319-5da39bd8fc85" userProvider="AD" userName="Arūnas Šimaitis"/>
        <t:Anchor>
          <t:Comment id="2047137875"/>
        </t:Anchor>
        <t:SetTitle title="@Darius Sabonis @Saulius Sabonis - prašau padėkite suformuluoti sąvokos apibrėžimą - čia ir 14 puslapyje, ten yra pabandyta suformuluo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23a85732305a840cf82a7ef51caa350e">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17f88f4676f773bb07c6a51b5380b89a"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f0afdd0e-4965-4a73-babb-e95f32a840db">
      <UserInfo>
        <DisplayName>Vilmantas Bieliauskas</DisplayName>
        <AccountId>17</AccountId>
        <AccountType/>
      </UserInfo>
    </SharedWithUsers>
    <_ip_UnifiedCompliancePolicyUIAction xmlns="http://schemas.microsoft.com/sharepoint/v3" xsi:nil="true"/>
    <_ip_UnifiedCompliancePolicyProperties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_ExtendedDescription xmlns="http://schemas.microsoft.com/sharepoint/v3" xsi:nil="true"/>
  </documentManagement>
</p:properties>
</file>

<file path=customXml/itemProps1.xml><?xml version="1.0" encoding="utf-8"?>
<ds:datastoreItem xmlns:ds="http://schemas.openxmlformats.org/officeDocument/2006/customXml" ds:itemID="{6316EE86-854C-43A4-8A66-6B968AAFE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D1E8B-D6CE-40E3-B45C-97A9BE5C1279}">
  <ds:schemaRefs>
    <ds:schemaRef ds:uri="http://schemas.microsoft.com/sharepoint/v3/contenttype/forms"/>
  </ds:schemaRefs>
</ds:datastoreItem>
</file>

<file path=customXml/itemProps3.xml><?xml version="1.0" encoding="utf-8"?>
<ds:datastoreItem xmlns:ds="http://schemas.openxmlformats.org/officeDocument/2006/customXml" ds:itemID="{736370E3-3062-4624-AA10-92E06337D5BD}">
  <ds:schemaRefs>
    <ds:schemaRef ds:uri="http://schemas.openxmlformats.org/officeDocument/2006/bibliography"/>
  </ds:schemaRefs>
</ds:datastoreItem>
</file>

<file path=customXml/itemProps4.xml><?xml version="1.0" encoding="utf-8"?>
<ds:datastoreItem xmlns:ds="http://schemas.openxmlformats.org/officeDocument/2006/customXml" ds:itemID="{A74FB957-91FF-406B-B044-89D215D7FB03}">
  <ds:schemaRefs>
    <ds:schemaRef ds:uri="http://schemas.microsoft.com/office/2006/metadata/properties"/>
    <ds:schemaRef ds:uri="http://schemas.microsoft.com/office/infopath/2007/PartnerControls"/>
    <ds:schemaRef ds:uri="f0afdd0e-4965-4a73-babb-e95f32a840db"/>
    <ds:schemaRef ds:uri="http://schemas.microsoft.com/sharepoint/v3"/>
    <ds:schemaRef ds:uri="297d6d67-8a25-4577-95eb-511929e58bf4"/>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Amber grid 2</Template>
  <TotalTime>29</TotalTime>
  <Pages>2</Pages>
  <Words>2133</Words>
  <Characters>1216</Characters>
  <Application>Microsoft Office Word</Application>
  <DocSecurity>0</DocSecurity>
  <Lines>10</Lines>
  <Paragraphs>6</Paragraphs>
  <ScaleCrop>false</ScaleCrop>
  <Company>Microsoft</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Petrikonytė-Jurkūnienė</dc:creator>
  <cp:keywords/>
  <cp:lastModifiedBy>Laima Abrutytė</cp:lastModifiedBy>
  <cp:revision>7</cp:revision>
  <cp:lastPrinted>2026-03-18T17:17:00Z</cp:lastPrinted>
  <dcterms:created xsi:type="dcterms:W3CDTF">2026-06-10T10:53:00Z</dcterms:created>
  <dcterms:modified xsi:type="dcterms:W3CDTF">2026-06-10T11:25:00Z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SIP_Label_25d43cbe-1d34-4aee-b177-a8008a220178_Enabled">
    <vt:lpwstr>true</vt:lpwstr>
  </property>
  <property fmtid="{D5CDD505-2E9C-101B-9397-08002B2CF9AE}" pid="4" name="MSIP_Label_25d43cbe-1d34-4aee-b177-a8008a220178_SetDate">
    <vt:lpwstr>2022-10-19T11:46:46Z</vt:lpwstr>
  </property>
  <property fmtid="{D5CDD505-2E9C-101B-9397-08002B2CF9AE}" pid="5" name="MSIP_Label_25d43cbe-1d34-4aee-b177-a8008a220178_Method">
    <vt:lpwstr>Privileged</vt:lpwstr>
  </property>
  <property fmtid="{D5CDD505-2E9C-101B-9397-08002B2CF9AE}" pid="6" name="MSIP_Label_25d43cbe-1d34-4aee-b177-a8008a220178_Name">
    <vt:lpwstr>ExternalUnprotected</vt:lpwstr>
  </property>
  <property fmtid="{D5CDD505-2E9C-101B-9397-08002B2CF9AE}" pid="7" name="MSIP_Label_25d43cbe-1d34-4aee-b177-a8008a220178_SiteId">
    <vt:lpwstr>e54289c6-b630-4215-acc5-57eec01212d6</vt:lpwstr>
  </property>
  <property fmtid="{D5CDD505-2E9C-101B-9397-08002B2CF9AE}" pid="8" name="MSIP_Label_25d43cbe-1d34-4aee-b177-a8008a220178_ActionId">
    <vt:lpwstr>be4f90cd-e6ca-4294-ac77-6d0a1ce10904</vt:lpwstr>
  </property>
  <property fmtid="{D5CDD505-2E9C-101B-9397-08002B2CF9AE}" pid="9" name="MSIP_Label_25d43cbe-1d34-4aee-b177-a8008a220178_ContentBits">
    <vt:lpwstr>0</vt:lpwstr>
  </property>
  <property fmtid="{D5CDD505-2E9C-101B-9397-08002B2CF9AE}" pid="10" name="MediaServiceImageTags">
    <vt:lpwstr/>
  </property>
  <property fmtid="{D5CDD505-2E9C-101B-9397-08002B2CF9AE}" pid="11" name="docLang">
    <vt:lpwstr>lt</vt:lpwstr>
  </property>
</Properties>
</file>